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3B5E7" w14:textId="77777777" w:rsidR="00A60D87" w:rsidRPr="00D6659E" w:rsidRDefault="00A60D87" w:rsidP="00186D96">
      <w:pPr>
        <w:pStyle w:val="ASDEFCONTitle"/>
      </w:pPr>
      <w:bookmarkStart w:id="0" w:name="_GoBack"/>
      <w:bookmarkEnd w:id="0"/>
      <w:r w:rsidRPr="00D6659E">
        <w:t>D</w:t>
      </w:r>
      <w:bookmarkStart w:id="1" w:name="_Ref442071221"/>
      <w:bookmarkEnd w:id="1"/>
      <w:r w:rsidRPr="00D6659E">
        <w:t>ATA ITEM DESCRIPTION</w:t>
      </w:r>
    </w:p>
    <w:p w14:paraId="68E638C1" w14:textId="675A6CFB" w:rsidR="00A60D87" w:rsidRPr="00D6659E" w:rsidRDefault="00A60D87" w:rsidP="00C06591">
      <w:pPr>
        <w:pStyle w:val="SOWHL1-ASDEFCON"/>
      </w:pPr>
      <w:bookmarkStart w:id="2" w:name="_Toc515805636"/>
      <w:r w:rsidRPr="00D6659E">
        <w:t>DID NUMBER:</w:t>
      </w:r>
      <w:r w:rsidRPr="00D6659E">
        <w:tab/>
      </w:r>
      <w:bookmarkStart w:id="3" w:name="_Toc515805637"/>
      <w:r w:rsidR="0091159F" w:rsidRPr="00D6659E">
        <w:fldChar w:fldCharType="begin"/>
      </w:r>
      <w:r w:rsidR="0091159F" w:rsidRPr="00D6659E">
        <w:instrText xml:space="preserve"> TITLE   \* MERGEFORMAT </w:instrText>
      </w:r>
      <w:r w:rsidR="0091159F" w:rsidRPr="00D6659E">
        <w:fldChar w:fldCharType="separate"/>
      </w:r>
      <w:r w:rsidR="00AD5219">
        <w:t>DID-ILS-TDATA-TDP</w:t>
      </w:r>
      <w:r w:rsidR="0091159F" w:rsidRPr="00D6659E">
        <w:fldChar w:fldCharType="end"/>
      </w:r>
      <w:r w:rsidR="00533031" w:rsidRPr="00D6659E">
        <w:t>-</w:t>
      </w:r>
      <w:r w:rsidR="00AD5219">
        <w:fldChar w:fldCharType="begin"/>
      </w:r>
      <w:r w:rsidR="00AD5219">
        <w:instrText xml:space="preserve"> DOCPROPERTY Version </w:instrText>
      </w:r>
      <w:r w:rsidR="00AD5219">
        <w:fldChar w:fldCharType="separate"/>
      </w:r>
      <w:r w:rsidR="00AD5219">
        <w:t>V5.4</w:t>
      </w:r>
      <w:r w:rsidR="00AD5219">
        <w:fldChar w:fldCharType="end"/>
      </w:r>
    </w:p>
    <w:p w14:paraId="631C3C26" w14:textId="77777777" w:rsidR="00A60D87" w:rsidRPr="00D6659E" w:rsidRDefault="00A60D87" w:rsidP="00530C31">
      <w:pPr>
        <w:pStyle w:val="SOWHL1-ASDEFCON"/>
      </w:pPr>
      <w:r w:rsidRPr="00D6659E">
        <w:t>TITLE:</w:t>
      </w:r>
      <w:r w:rsidRPr="00D6659E">
        <w:tab/>
      </w:r>
      <w:bookmarkEnd w:id="3"/>
      <w:r w:rsidRPr="00D6659E">
        <w:t>TECHNICAL DATA PLAN</w:t>
      </w:r>
    </w:p>
    <w:p w14:paraId="4D3C5732" w14:textId="77777777" w:rsidR="00A60D87" w:rsidRPr="00D6659E" w:rsidRDefault="00A60D87" w:rsidP="00530C31">
      <w:pPr>
        <w:pStyle w:val="SOWHL1-ASDEFCON"/>
      </w:pPr>
      <w:bookmarkStart w:id="4" w:name="_Toc515805639"/>
      <w:r w:rsidRPr="00D6659E">
        <w:t>DESCRIPTION and intended use</w:t>
      </w:r>
      <w:bookmarkEnd w:id="4"/>
    </w:p>
    <w:p w14:paraId="1EE9E764" w14:textId="77777777" w:rsidR="00A60D87" w:rsidRPr="00D6659E" w:rsidRDefault="00A60D87" w:rsidP="00C06591">
      <w:pPr>
        <w:pStyle w:val="SOWTL2-ASDEFCON"/>
      </w:pPr>
      <w:r w:rsidRPr="00D6659E">
        <w:t xml:space="preserve">The Technical Data Plan (TDP) describes the Contractor’s strategy, plans, methodology, and processes for meeting Contract requirements for the identification, </w:t>
      </w:r>
      <w:r w:rsidR="002C3C5A" w:rsidRPr="00D6659E">
        <w:t xml:space="preserve">control, </w:t>
      </w:r>
      <w:r w:rsidRPr="00D6659E">
        <w:t xml:space="preserve">assembly, preparation, </w:t>
      </w:r>
      <w:r w:rsidR="00DD45EA" w:rsidRPr="00D6659E">
        <w:t xml:space="preserve">verification, </w:t>
      </w:r>
      <w:r w:rsidRPr="00D6659E">
        <w:t>validation and delivery of Technical Data.</w:t>
      </w:r>
    </w:p>
    <w:p w14:paraId="0E5EB316" w14:textId="77777777" w:rsidR="00A60D87" w:rsidRPr="00D6659E" w:rsidRDefault="00A60D87" w:rsidP="00530C31">
      <w:pPr>
        <w:pStyle w:val="SOWTL2-ASDEFCON"/>
      </w:pPr>
      <w:r w:rsidRPr="00D6659E">
        <w:t>The Contractor uses the TDP to:</w:t>
      </w:r>
    </w:p>
    <w:p w14:paraId="0D363332" w14:textId="6FE9738B" w:rsidR="00A60D87" w:rsidRPr="00D6659E" w:rsidRDefault="001F1246" w:rsidP="00A476AC">
      <w:pPr>
        <w:pStyle w:val="SOWSubL1-ASDEFCON"/>
      </w:pPr>
      <w:r w:rsidRPr="00D6659E">
        <w:t xml:space="preserve">document the </w:t>
      </w:r>
      <w:r w:rsidR="0030248A">
        <w:t>strategy</w:t>
      </w:r>
      <w:r w:rsidRPr="00D6659E">
        <w:t xml:space="preserve">, plans and procedures </w:t>
      </w:r>
      <w:r w:rsidR="00A476AC">
        <w:t xml:space="preserve">to </w:t>
      </w:r>
      <w:r w:rsidR="00A60D87" w:rsidRPr="00D6659E">
        <w:t xml:space="preserve">define, manage and monitor the Technical Data </w:t>
      </w:r>
      <w:r w:rsidR="00A476AC">
        <w:t>activities under</w:t>
      </w:r>
      <w:r w:rsidR="00A60D87" w:rsidRPr="00D6659E">
        <w:t xml:space="preserve"> the Contract; and</w:t>
      </w:r>
    </w:p>
    <w:p w14:paraId="7356B351" w14:textId="7C42DE4C" w:rsidR="00A60D87" w:rsidRPr="00D6659E" w:rsidRDefault="00A60D87" w:rsidP="00530C31">
      <w:pPr>
        <w:pStyle w:val="SOWSubL1-ASDEFCON"/>
      </w:pPr>
      <w:r w:rsidRPr="00D6659E">
        <w:t>ensure that those parties (including Subcontractors) who are undertaking Technical Data</w:t>
      </w:r>
      <w:r w:rsidR="00A476AC">
        <w:t xml:space="preserve"> related</w:t>
      </w:r>
      <w:r w:rsidRPr="00D6659E">
        <w:t xml:space="preserve"> activities understand their respective responsibilities, the processes to be used, and the time-frames involved.</w:t>
      </w:r>
    </w:p>
    <w:p w14:paraId="602A266E" w14:textId="77777777" w:rsidR="00A60D87" w:rsidRPr="00D6659E" w:rsidRDefault="00A60D87" w:rsidP="00530C31">
      <w:pPr>
        <w:pStyle w:val="SOWTL2-ASDEFCON"/>
      </w:pPr>
      <w:r w:rsidRPr="00D6659E">
        <w:t>The Commonwealth uses the TDP to:</w:t>
      </w:r>
    </w:p>
    <w:p w14:paraId="4C113B7A" w14:textId="77777777" w:rsidR="002C3C5A" w:rsidRPr="00D6659E" w:rsidRDefault="002C3C5A" w:rsidP="00186D96">
      <w:pPr>
        <w:pStyle w:val="SOWSubL1-ASDEFCON"/>
      </w:pPr>
      <w:r w:rsidRPr="00D6659E">
        <w:t xml:space="preserve">ensure that the full scope of Technical Data associated with the Contract will be appropriately defined, </w:t>
      </w:r>
      <w:r w:rsidR="00E13021">
        <w:t>developed</w:t>
      </w:r>
      <w:r w:rsidR="00385D48">
        <w:t>,</w:t>
      </w:r>
      <w:r w:rsidRPr="00D6659E">
        <w:t xml:space="preserve"> and monitored, and that there are coherent management arrangements in place;</w:t>
      </w:r>
    </w:p>
    <w:p w14:paraId="4C239847" w14:textId="77777777" w:rsidR="00A60D87" w:rsidRPr="00D6659E" w:rsidRDefault="00A60D87" w:rsidP="009222F5">
      <w:pPr>
        <w:pStyle w:val="SOWSubL1-ASDEFCON"/>
      </w:pPr>
      <w:r w:rsidRPr="00D6659E">
        <w:t>understand and evaluate the Contractor’s approach to meeting the Technical Data requirements of the Contract; and</w:t>
      </w:r>
    </w:p>
    <w:p w14:paraId="0C95B749" w14:textId="77777777" w:rsidR="00A60D87" w:rsidRPr="00D6659E" w:rsidRDefault="00A60D87" w:rsidP="00530C31">
      <w:pPr>
        <w:pStyle w:val="SOWSubL1-ASDEFCON"/>
      </w:pPr>
      <w:r w:rsidRPr="00D6659E">
        <w:t>understand the Commonwealth’s involvement in the Contractor’s Technical Data activities, including the monitoring of the Contractor’s activities.</w:t>
      </w:r>
    </w:p>
    <w:p w14:paraId="66A516AD" w14:textId="77777777" w:rsidR="00A60D87" w:rsidRPr="00D6659E" w:rsidRDefault="00A60D87" w:rsidP="00530C31">
      <w:pPr>
        <w:pStyle w:val="SOWHL1-ASDEFCON"/>
      </w:pPr>
      <w:bookmarkStart w:id="5" w:name="_Toc515805640"/>
      <w:r w:rsidRPr="00D6659E">
        <w:t>INTER-RELATIONSHIPS</w:t>
      </w:r>
      <w:bookmarkEnd w:id="5"/>
    </w:p>
    <w:p w14:paraId="6663DCA9" w14:textId="77777777" w:rsidR="00ED1087" w:rsidRPr="00D6659E" w:rsidRDefault="00ED1087" w:rsidP="00530C31">
      <w:pPr>
        <w:pStyle w:val="SOWTL2-ASDEFCON"/>
      </w:pPr>
      <w:r w:rsidRPr="00D6659E">
        <w:t>The TDP is subordinate to the following data items, where these data items are required under the Contract:</w:t>
      </w:r>
    </w:p>
    <w:p w14:paraId="20153C3A" w14:textId="77777777" w:rsidR="002F7452" w:rsidRPr="00D6659E" w:rsidRDefault="002F7452" w:rsidP="00186D96">
      <w:pPr>
        <w:pStyle w:val="SOWSubL1-ASDEFCON"/>
      </w:pPr>
      <w:r w:rsidRPr="00D6659E">
        <w:t>Project Management Plan (PMP);</w:t>
      </w:r>
    </w:p>
    <w:p w14:paraId="69B44812" w14:textId="77777777" w:rsidR="00ED1087" w:rsidRPr="00D6659E" w:rsidRDefault="00ED1087" w:rsidP="00186D96">
      <w:pPr>
        <w:pStyle w:val="SOWSubL1-ASDEFCON"/>
      </w:pPr>
      <w:r w:rsidRPr="00D6659E">
        <w:t>Integrated Support Plan (ISP)</w:t>
      </w:r>
      <w:r w:rsidR="00757D49" w:rsidRPr="00D6659E">
        <w:t>;</w:t>
      </w:r>
    </w:p>
    <w:p w14:paraId="443DD3EC" w14:textId="77777777" w:rsidR="00757D49" w:rsidRPr="00D6659E" w:rsidRDefault="00ED1087" w:rsidP="00530C31">
      <w:pPr>
        <w:pStyle w:val="SOWSubL1-ASDEFCON"/>
      </w:pPr>
      <w:r w:rsidRPr="00D6659E">
        <w:t>Systems Engineering Management Plan (SEMP)</w:t>
      </w:r>
      <w:r w:rsidR="00757D49" w:rsidRPr="00D6659E">
        <w:t>; and</w:t>
      </w:r>
    </w:p>
    <w:p w14:paraId="12F7E878" w14:textId="77777777" w:rsidR="00ED1087" w:rsidRPr="00D6659E" w:rsidRDefault="00757D49" w:rsidP="00530C31">
      <w:pPr>
        <w:pStyle w:val="SOWSubL1-ASDEFCON"/>
      </w:pPr>
      <w:r w:rsidRPr="00D6659E">
        <w:t>Configuration Management Plan (CMP)</w:t>
      </w:r>
      <w:r w:rsidR="00ED1087" w:rsidRPr="00D6659E">
        <w:t>.</w:t>
      </w:r>
    </w:p>
    <w:p w14:paraId="4B9DEE01" w14:textId="77777777" w:rsidR="00A60D87" w:rsidRPr="00D6659E" w:rsidRDefault="00A60D87" w:rsidP="00530C31">
      <w:pPr>
        <w:pStyle w:val="SOWTL2-ASDEFCON"/>
      </w:pPr>
      <w:r w:rsidRPr="00D6659E">
        <w:t>The TDP inter-relates with the following data items, where these data items are required under the Contract:</w:t>
      </w:r>
    </w:p>
    <w:p w14:paraId="04C06EDD" w14:textId="77777777" w:rsidR="00A60D87" w:rsidRPr="00D6659E" w:rsidRDefault="00A60D87" w:rsidP="00186D96">
      <w:pPr>
        <w:pStyle w:val="SOWSubL1-ASDEFCON"/>
      </w:pPr>
      <w:r w:rsidRPr="00D6659E">
        <w:t>Contract Work</w:t>
      </w:r>
      <w:r w:rsidR="000852FE" w:rsidRPr="00D6659E">
        <w:t xml:space="preserve"> B</w:t>
      </w:r>
      <w:r w:rsidRPr="00D6659E">
        <w:t>reak</w:t>
      </w:r>
      <w:r w:rsidR="000852FE" w:rsidRPr="00D6659E">
        <w:t>d</w:t>
      </w:r>
      <w:r w:rsidRPr="00D6659E">
        <w:t>own Structure (CWBS);</w:t>
      </w:r>
    </w:p>
    <w:p w14:paraId="6569C73C" w14:textId="77777777" w:rsidR="00A60D87" w:rsidRPr="00D6659E" w:rsidRDefault="00A60D87" w:rsidP="00530C31">
      <w:pPr>
        <w:pStyle w:val="SOWSubL1-ASDEFCON"/>
      </w:pPr>
      <w:r w:rsidRPr="00D6659E">
        <w:t xml:space="preserve">Configuration Status Accounting </w:t>
      </w:r>
      <w:r w:rsidR="00210653">
        <w:t>Report</w:t>
      </w:r>
      <w:r w:rsidR="00210653" w:rsidRPr="00D6659E">
        <w:t xml:space="preserve"> </w:t>
      </w:r>
      <w:r w:rsidRPr="00D6659E">
        <w:t>(CSAR);</w:t>
      </w:r>
    </w:p>
    <w:p w14:paraId="260D366B" w14:textId="105BF8DE" w:rsidR="0062069A" w:rsidRPr="00D6659E" w:rsidRDefault="00483AD7" w:rsidP="0062069A">
      <w:pPr>
        <w:pStyle w:val="SOWSubL1-ASDEFCON"/>
      </w:pPr>
      <w:r>
        <w:t xml:space="preserve">all data items derived from the </w:t>
      </w:r>
      <w:r w:rsidR="00380885">
        <w:t xml:space="preserve">Master </w:t>
      </w:r>
      <w:r w:rsidR="0062069A" w:rsidRPr="00D6659E">
        <w:t xml:space="preserve">Technical Data </w:t>
      </w:r>
      <w:r w:rsidR="00380885">
        <w:t>Index</w:t>
      </w:r>
      <w:r w:rsidR="0062069A" w:rsidRPr="00D6659E">
        <w:t xml:space="preserve"> (</w:t>
      </w:r>
      <w:r w:rsidR="00380885">
        <w:t>M</w:t>
      </w:r>
      <w:r w:rsidR="0062069A" w:rsidRPr="00D6659E">
        <w:t>TD</w:t>
      </w:r>
      <w:r w:rsidR="00380885">
        <w:t>I</w:t>
      </w:r>
      <w:r w:rsidR="0062069A" w:rsidRPr="00D6659E">
        <w:t>);</w:t>
      </w:r>
    </w:p>
    <w:p w14:paraId="63ED76BE" w14:textId="77777777" w:rsidR="00A60D87" w:rsidRPr="00D6659E" w:rsidRDefault="00A60D87" w:rsidP="00530C31">
      <w:pPr>
        <w:pStyle w:val="SOWSubL1-ASDEFCON"/>
      </w:pPr>
      <w:r w:rsidRPr="00D6659E">
        <w:t>Software List</w:t>
      </w:r>
      <w:r w:rsidR="00F76BE2" w:rsidRPr="00D6659E">
        <w:t xml:space="preserve"> (SWLIST)</w:t>
      </w:r>
      <w:r w:rsidRPr="00D6659E">
        <w:t>;</w:t>
      </w:r>
    </w:p>
    <w:p w14:paraId="27F148FE" w14:textId="77777777" w:rsidR="00575708" w:rsidRPr="00D6659E" w:rsidRDefault="00575708" w:rsidP="00530C31">
      <w:pPr>
        <w:pStyle w:val="SOWSubL1-ASDEFCON"/>
      </w:pPr>
      <w:r w:rsidRPr="00D6659E">
        <w:t>Data Accession List (DAL);</w:t>
      </w:r>
    </w:p>
    <w:p w14:paraId="6E89F650" w14:textId="4B8070D6" w:rsidR="00A60D87" w:rsidRPr="00D6659E" w:rsidRDefault="00A60D87" w:rsidP="00530C31">
      <w:pPr>
        <w:pStyle w:val="SOWSubL1-ASDEFCON"/>
      </w:pPr>
      <w:r w:rsidRPr="00D6659E">
        <w:t>Publications Packages (PUBPACK);</w:t>
      </w:r>
      <w:r w:rsidR="00D92167">
        <w:t xml:space="preserve"> and</w:t>
      </w:r>
    </w:p>
    <w:p w14:paraId="5433B948" w14:textId="77777777" w:rsidR="00A60D87" w:rsidRDefault="00A60D87" w:rsidP="00530C31">
      <w:pPr>
        <w:pStyle w:val="SOWSubL1-ASDEFCON"/>
      </w:pPr>
      <w:r w:rsidRPr="00D6659E">
        <w:t>Verification and Validation Plan (V&amp;VP).</w:t>
      </w:r>
    </w:p>
    <w:p w14:paraId="49A50F5E" w14:textId="77777777" w:rsidR="00A60D87" w:rsidRPr="00D6659E" w:rsidRDefault="00A60D87" w:rsidP="00530C31">
      <w:pPr>
        <w:pStyle w:val="SOWHL1-ASDEFCON"/>
      </w:pPr>
      <w:bookmarkStart w:id="6" w:name="_Toc515805641"/>
      <w:r w:rsidRPr="00D6659E">
        <w:t>Applicable Documents</w:t>
      </w:r>
    </w:p>
    <w:p w14:paraId="5C4B5FC4" w14:textId="14FA90BD" w:rsidR="00A60D87" w:rsidRPr="00D6659E" w:rsidRDefault="00A60D87" w:rsidP="00C06591">
      <w:pPr>
        <w:pStyle w:val="NoteToDrafters-ASDEFCON"/>
      </w:pPr>
      <w:r w:rsidRPr="00D6659E">
        <w:t>Note to drafters:</w:t>
      </w:r>
      <w:r w:rsidR="006938E1">
        <w:t xml:space="preserve"> </w:t>
      </w:r>
      <w:r w:rsidRPr="00D6659E">
        <w:t xml:space="preserve"> The following list is indicative of the range of </w:t>
      </w:r>
      <w:r w:rsidR="00FC5A09" w:rsidRPr="00D6659E">
        <w:t xml:space="preserve">Technical Data standards </w:t>
      </w:r>
      <w:r w:rsidRPr="00D6659E">
        <w:t xml:space="preserve">available.  Project Offices need to amend the list to ensure that the references align with current </w:t>
      </w:r>
      <w:r w:rsidR="00DD45EA" w:rsidRPr="00D6659E">
        <w:t xml:space="preserve">Defence </w:t>
      </w:r>
      <w:r w:rsidRPr="00D6659E">
        <w:t xml:space="preserve">policy and requirements of the </w:t>
      </w:r>
      <w:r w:rsidR="00E831EF" w:rsidRPr="00D6659E">
        <w:t>Contract</w:t>
      </w:r>
      <w:r w:rsidRPr="00D6659E">
        <w:t>.</w:t>
      </w:r>
      <w:r w:rsidR="00FC5A09">
        <w:t xml:space="preserve">  See also the standards listed in Annex A.</w:t>
      </w:r>
    </w:p>
    <w:p w14:paraId="52A5BB24" w14:textId="77777777" w:rsidR="00A60D87" w:rsidRPr="00D6659E" w:rsidRDefault="00A60D87" w:rsidP="00530C31">
      <w:pPr>
        <w:pStyle w:val="SOWTL2-ASDEFCON"/>
      </w:pPr>
      <w:r w:rsidRPr="00D6659E">
        <w:t>The following documents for</w:t>
      </w:r>
      <w:r w:rsidR="00B43EEE" w:rsidRPr="00D6659E">
        <w:t>m</w:t>
      </w:r>
      <w:r w:rsidRPr="00D6659E">
        <w:t xml:space="preserve"> a part of this DID to the extent specified herein:</w:t>
      </w:r>
    </w:p>
    <w:tbl>
      <w:tblPr>
        <w:tblW w:w="8044" w:type="dxa"/>
        <w:tblInd w:w="1134" w:type="dxa"/>
        <w:tblLayout w:type="fixed"/>
        <w:tblCellMar>
          <w:left w:w="85" w:type="dxa"/>
          <w:right w:w="85" w:type="dxa"/>
        </w:tblCellMar>
        <w:tblLook w:val="0000" w:firstRow="0" w:lastRow="0" w:firstColumn="0" w:lastColumn="0" w:noHBand="0" w:noVBand="0"/>
      </w:tblPr>
      <w:tblGrid>
        <w:gridCol w:w="2127"/>
        <w:gridCol w:w="5917"/>
      </w:tblGrid>
      <w:tr w:rsidR="00186802" w:rsidRPr="00D6659E" w14:paraId="47CFBD62" w14:textId="77777777" w:rsidTr="00B61895">
        <w:tc>
          <w:tcPr>
            <w:tcW w:w="2127" w:type="dxa"/>
          </w:tcPr>
          <w:p w14:paraId="3B094538" w14:textId="77777777" w:rsidR="00186802" w:rsidRPr="00D6659E" w:rsidRDefault="00186802" w:rsidP="00C06591">
            <w:pPr>
              <w:pStyle w:val="Table10ptText-ASDEFCON"/>
            </w:pPr>
            <w:r w:rsidRPr="00D6659E">
              <w:lastRenderedPageBreak/>
              <w:t>S1000D</w:t>
            </w:r>
            <w:r w:rsidR="00147C33">
              <w:t>™</w:t>
            </w:r>
          </w:p>
        </w:tc>
        <w:tc>
          <w:tcPr>
            <w:tcW w:w="5917" w:type="dxa"/>
          </w:tcPr>
          <w:p w14:paraId="6DB159D2" w14:textId="0D39D821" w:rsidR="00186802" w:rsidRPr="00C06591" w:rsidRDefault="00186802" w:rsidP="00C06591">
            <w:pPr>
              <w:pStyle w:val="Table10ptText-ASDEFCON"/>
              <w:rPr>
                <w:i/>
              </w:rPr>
            </w:pPr>
            <w:r w:rsidRPr="00C06591">
              <w:rPr>
                <w:i/>
              </w:rPr>
              <w:t xml:space="preserve">International </w:t>
            </w:r>
            <w:r w:rsidR="00147C33" w:rsidRPr="00C06591">
              <w:rPr>
                <w:i/>
              </w:rPr>
              <w:t>specification for technical publications using a common source database</w:t>
            </w:r>
            <w:r w:rsidR="004D6445">
              <w:rPr>
                <w:i/>
              </w:rPr>
              <w:t>, Issue 5.0</w:t>
            </w:r>
          </w:p>
        </w:tc>
      </w:tr>
      <w:tr w:rsidR="003F7267" w:rsidRPr="00D6659E" w14:paraId="231891DD" w14:textId="77777777" w:rsidTr="00B61895">
        <w:tc>
          <w:tcPr>
            <w:tcW w:w="2127" w:type="dxa"/>
          </w:tcPr>
          <w:p w14:paraId="350011DD" w14:textId="0D8F2A7E" w:rsidR="003F7267" w:rsidRPr="00D6659E" w:rsidRDefault="003F7267" w:rsidP="00AE5B92">
            <w:pPr>
              <w:pStyle w:val="Table10ptText-ASDEFCON"/>
            </w:pPr>
            <w:r w:rsidRPr="00A445E3">
              <w:t>DEF(AUST)</w:t>
            </w:r>
            <w:r w:rsidR="00AE5B92">
              <w:t>IPS-</w:t>
            </w:r>
            <w:r w:rsidRPr="00A445E3">
              <w:t>5630</w:t>
            </w:r>
          </w:p>
        </w:tc>
        <w:tc>
          <w:tcPr>
            <w:tcW w:w="5917" w:type="dxa"/>
          </w:tcPr>
          <w:p w14:paraId="5EBA1084" w14:textId="616960B4" w:rsidR="003F7267" w:rsidRPr="003F7267" w:rsidRDefault="003F7267" w:rsidP="00C06591">
            <w:pPr>
              <w:pStyle w:val="Table10ptText-ASDEFCON"/>
              <w:rPr>
                <w:i/>
              </w:rPr>
            </w:pPr>
            <w:r w:rsidRPr="003F7267">
              <w:rPr>
                <w:i/>
              </w:rPr>
              <w:t xml:space="preserve">Developing </w:t>
            </w:r>
            <w:r w:rsidR="00852CEA">
              <w:rPr>
                <w:i/>
              </w:rPr>
              <w:t xml:space="preserve">Defence Technical Publications: </w:t>
            </w:r>
            <w:r w:rsidRPr="003F7267">
              <w:rPr>
                <w:i/>
              </w:rPr>
              <w:t xml:space="preserve">Interactive Electronic Technical Publications </w:t>
            </w:r>
            <w:r w:rsidR="00852CEA">
              <w:rPr>
                <w:i/>
              </w:rPr>
              <w:t>and Page Oriented Publications</w:t>
            </w:r>
          </w:p>
        </w:tc>
      </w:tr>
      <w:tr w:rsidR="00A60D87" w:rsidRPr="00D6659E" w14:paraId="521D1857" w14:textId="77777777" w:rsidTr="00B61895">
        <w:tc>
          <w:tcPr>
            <w:tcW w:w="2127" w:type="dxa"/>
          </w:tcPr>
          <w:p w14:paraId="0A53E43C" w14:textId="77777777" w:rsidR="00A60D87" w:rsidRPr="00D6659E" w:rsidRDefault="00A60D87" w:rsidP="00C06591">
            <w:pPr>
              <w:pStyle w:val="Table10ptText-ASDEFCON"/>
            </w:pPr>
            <w:r w:rsidRPr="00D6659E">
              <w:t>DEF(AUST)</w:t>
            </w:r>
            <w:r w:rsidR="00912B79">
              <w:t>CMTD-</w:t>
            </w:r>
            <w:r w:rsidRPr="00D6659E">
              <w:t>5085</w:t>
            </w:r>
            <w:r w:rsidR="00380885">
              <w:t>C</w:t>
            </w:r>
          </w:p>
        </w:tc>
        <w:tc>
          <w:tcPr>
            <w:tcW w:w="5917" w:type="dxa"/>
          </w:tcPr>
          <w:p w14:paraId="4F6789C5" w14:textId="6B8F58AE" w:rsidR="00A60D87" w:rsidRPr="00C06591" w:rsidRDefault="00A60D87" w:rsidP="00912B79">
            <w:pPr>
              <w:pStyle w:val="Table10ptText-ASDEFCON"/>
              <w:rPr>
                <w:i/>
              </w:rPr>
            </w:pPr>
            <w:r w:rsidRPr="00C06591">
              <w:rPr>
                <w:i/>
              </w:rPr>
              <w:t xml:space="preserve">Engineering </w:t>
            </w:r>
            <w:r w:rsidR="00912B79">
              <w:rPr>
                <w:i/>
              </w:rPr>
              <w:t>Design Data for Defence Materiel</w:t>
            </w:r>
          </w:p>
        </w:tc>
      </w:tr>
      <w:tr w:rsidR="004F44BD" w:rsidRPr="00D6659E" w14:paraId="3E98A904" w14:textId="77777777" w:rsidTr="00B61895">
        <w:tc>
          <w:tcPr>
            <w:tcW w:w="2127" w:type="dxa"/>
          </w:tcPr>
          <w:p w14:paraId="38753316" w14:textId="76FE0108" w:rsidR="004F44BD" w:rsidRPr="00D6659E" w:rsidRDefault="004F44BD" w:rsidP="004F44BD">
            <w:pPr>
              <w:pStyle w:val="Table10ptText-ASDEFCON"/>
            </w:pPr>
            <w:r>
              <w:t xml:space="preserve">ISO </w:t>
            </w:r>
            <w:r w:rsidRPr="00184F40">
              <w:t>10303</w:t>
            </w:r>
          </w:p>
        </w:tc>
        <w:tc>
          <w:tcPr>
            <w:tcW w:w="5917" w:type="dxa"/>
          </w:tcPr>
          <w:p w14:paraId="0335B620" w14:textId="097A7DFB" w:rsidR="004F44BD" w:rsidRPr="00C06591" w:rsidRDefault="004F44BD" w:rsidP="004F44BD">
            <w:pPr>
              <w:pStyle w:val="Table10ptText-ASDEFCON"/>
              <w:rPr>
                <w:i/>
              </w:rPr>
            </w:pPr>
            <w:r w:rsidRPr="00D44755">
              <w:rPr>
                <w:i/>
              </w:rPr>
              <w:t>Automation systems and integration — Product data representation and exchange</w:t>
            </w:r>
          </w:p>
        </w:tc>
      </w:tr>
      <w:tr w:rsidR="00A60D87" w:rsidRPr="00D6659E" w14:paraId="03E9C0FD" w14:textId="77777777" w:rsidTr="00B61895">
        <w:tc>
          <w:tcPr>
            <w:tcW w:w="2127" w:type="dxa"/>
          </w:tcPr>
          <w:p w14:paraId="413BB046" w14:textId="77777777" w:rsidR="00A60D87" w:rsidRPr="00D6659E" w:rsidRDefault="00A60D87" w:rsidP="00C06591">
            <w:pPr>
              <w:pStyle w:val="Table10ptText-ASDEFCON"/>
            </w:pPr>
            <w:r w:rsidRPr="00D6659E">
              <w:t>ISO 10918</w:t>
            </w:r>
          </w:p>
        </w:tc>
        <w:tc>
          <w:tcPr>
            <w:tcW w:w="5917" w:type="dxa"/>
          </w:tcPr>
          <w:p w14:paraId="29E65223" w14:textId="77777777" w:rsidR="00A60D87" w:rsidRPr="0046206B" w:rsidRDefault="00A60D87" w:rsidP="00C06591">
            <w:pPr>
              <w:pStyle w:val="Table10ptText-ASDEFCON"/>
            </w:pPr>
            <w:r w:rsidRPr="0046206B">
              <w:t>JPEG</w:t>
            </w:r>
          </w:p>
        </w:tc>
      </w:tr>
      <w:tr w:rsidR="004F44BD" w:rsidRPr="00D6659E" w14:paraId="77F1AFC8" w14:textId="77777777" w:rsidTr="00B61895">
        <w:tc>
          <w:tcPr>
            <w:tcW w:w="2127" w:type="dxa"/>
          </w:tcPr>
          <w:p w14:paraId="4D1D935C" w14:textId="1A283295" w:rsidR="004F44BD" w:rsidRPr="00D6659E" w:rsidRDefault="004F44BD" w:rsidP="004F44BD">
            <w:pPr>
              <w:pStyle w:val="Table10ptText-ASDEFCON"/>
            </w:pPr>
            <w:r w:rsidRPr="00184F40">
              <w:t>ISO 32000</w:t>
            </w:r>
            <w:r>
              <w:t>-1</w:t>
            </w:r>
          </w:p>
        </w:tc>
        <w:tc>
          <w:tcPr>
            <w:tcW w:w="5917" w:type="dxa"/>
          </w:tcPr>
          <w:p w14:paraId="02AB1282" w14:textId="13293F78" w:rsidR="004F44BD" w:rsidRPr="0046206B" w:rsidRDefault="004F44BD" w:rsidP="004F44BD">
            <w:pPr>
              <w:pStyle w:val="Table10ptText-ASDEFCON"/>
            </w:pPr>
            <w:r w:rsidRPr="00D44755">
              <w:rPr>
                <w:i/>
              </w:rPr>
              <w:t>Document management – Portable document format</w:t>
            </w:r>
          </w:p>
        </w:tc>
      </w:tr>
      <w:tr w:rsidR="00A60D87" w:rsidRPr="00D6659E" w14:paraId="403B3D89" w14:textId="77777777" w:rsidTr="00B61895">
        <w:tc>
          <w:tcPr>
            <w:tcW w:w="2127" w:type="dxa"/>
          </w:tcPr>
          <w:p w14:paraId="399D6D32" w14:textId="77777777" w:rsidR="00A60D87" w:rsidRPr="00D6659E" w:rsidRDefault="00A60D87" w:rsidP="00C06591">
            <w:pPr>
              <w:pStyle w:val="Table10ptText-ASDEFCON"/>
            </w:pPr>
            <w:r w:rsidRPr="00D6659E">
              <w:t>MIL-PRF-28000</w:t>
            </w:r>
          </w:p>
        </w:tc>
        <w:tc>
          <w:tcPr>
            <w:tcW w:w="5917" w:type="dxa"/>
          </w:tcPr>
          <w:p w14:paraId="6772F559" w14:textId="77777777" w:rsidR="00A60D87" w:rsidRPr="00C06591" w:rsidRDefault="00A60D87" w:rsidP="00C06591">
            <w:pPr>
              <w:pStyle w:val="Table10ptText-ASDEFCON"/>
              <w:rPr>
                <w:i/>
              </w:rPr>
            </w:pPr>
            <w:r w:rsidRPr="00C06591">
              <w:rPr>
                <w:i/>
              </w:rPr>
              <w:t>Digital Representation for Communication of Product Data: IGES Application Subsets and IGES Application Protocols</w:t>
            </w:r>
          </w:p>
        </w:tc>
      </w:tr>
      <w:tr w:rsidR="00A60D87" w:rsidRPr="00D6659E" w14:paraId="0D3342EB" w14:textId="77777777" w:rsidTr="00B61895">
        <w:tc>
          <w:tcPr>
            <w:tcW w:w="2127" w:type="dxa"/>
          </w:tcPr>
          <w:p w14:paraId="3BB48151" w14:textId="77777777" w:rsidR="00A60D87" w:rsidRPr="00D6659E" w:rsidRDefault="00A60D87" w:rsidP="00C06591">
            <w:pPr>
              <w:pStyle w:val="Table10ptText-ASDEFCON"/>
            </w:pPr>
            <w:r w:rsidRPr="00D6659E">
              <w:t>MIL-PRF-28001</w:t>
            </w:r>
          </w:p>
        </w:tc>
        <w:tc>
          <w:tcPr>
            <w:tcW w:w="5917" w:type="dxa"/>
          </w:tcPr>
          <w:p w14:paraId="16D1E462" w14:textId="77777777" w:rsidR="00A60D87" w:rsidRPr="00C06591" w:rsidRDefault="00A60D87" w:rsidP="00C06591">
            <w:pPr>
              <w:pStyle w:val="Table10ptText-ASDEFCON"/>
              <w:rPr>
                <w:i/>
              </w:rPr>
            </w:pPr>
            <w:r w:rsidRPr="00C06591">
              <w:rPr>
                <w:i/>
              </w:rPr>
              <w:t>Markup Requirements and Generic Style Specification for Electronic Printed Output and Exchange of Text</w:t>
            </w:r>
          </w:p>
        </w:tc>
      </w:tr>
      <w:tr w:rsidR="00A60D87" w:rsidRPr="00D6659E" w14:paraId="79CA6F07" w14:textId="77777777" w:rsidTr="00B61895">
        <w:tc>
          <w:tcPr>
            <w:tcW w:w="2127" w:type="dxa"/>
          </w:tcPr>
          <w:p w14:paraId="029AF782" w14:textId="77777777" w:rsidR="00A60D87" w:rsidRPr="00D6659E" w:rsidRDefault="00A60D87" w:rsidP="00C06591">
            <w:pPr>
              <w:pStyle w:val="Table10ptText-ASDEFCON"/>
            </w:pPr>
            <w:r w:rsidRPr="00D6659E">
              <w:t>MIL-PRF-28002</w:t>
            </w:r>
          </w:p>
        </w:tc>
        <w:tc>
          <w:tcPr>
            <w:tcW w:w="5917" w:type="dxa"/>
          </w:tcPr>
          <w:p w14:paraId="0E15EA4E" w14:textId="77777777" w:rsidR="00A60D87" w:rsidRPr="00C06591" w:rsidRDefault="00A60D87" w:rsidP="00C06591">
            <w:pPr>
              <w:pStyle w:val="Table10ptText-ASDEFCON"/>
              <w:rPr>
                <w:i/>
              </w:rPr>
            </w:pPr>
            <w:r w:rsidRPr="00C06591">
              <w:rPr>
                <w:i/>
              </w:rPr>
              <w:t>Raster Graphics Representation in Binary Format</w:t>
            </w:r>
          </w:p>
        </w:tc>
      </w:tr>
      <w:tr w:rsidR="00C54FFA" w:rsidRPr="00D6659E" w14:paraId="31C64FEC" w14:textId="77777777" w:rsidTr="00B61895">
        <w:tc>
          <w:tcPr>
            <w:tcW w:w="2127" w:type="dxa"/>
          </w:tcPr>
          <w:p w14:paraId="3FA2435E" w14:textId="77777777" w:rsidR="00C54FFA" w:rsidRPr="00D6659E" w:rsidRDefault="00C54FFA" w:rsidP="00C06591">
            <w:pPr>
              <w:pStyle w:val="Table10ptText-ASDEFCON"/>
            </w:pPr>
          </w:p>
        </w:tc>
        <w:tc>
          <w:tcPr>
            <w:tcW w:w="5917" w:type="dxa"/>
          </w:tcPr>
          <w:p w14:paraId="4EFF4351" w14:textId="24DF738E" w:rsidR="00C54FFA" w:rsidRPr="00C06591" w:rsidRDefault="00C54FFA" w:rsidP="00F27927">
            <w:pPr>
              <w:pStyle w:val="Table10ptText-ASDEFCON"/>
              <w:rPr>
                <w:i/>
              </w:rPr>
            </w:pPr>
            <w:r>
              <w:t xml:space="preserve">ADF Service </w:t>
            </w:r>
            <w:r w:rsidR="00F27927">
              <w:t>Publication</w:t>
            </w:r>
            <w:r>
              <w:t xml:space="preserve"> standard</w:t>
            </w:r>
            <w:r w:rsidR="00F27927">
              <w:t>(s)</w:t>
            </w:r>
            <w:r>
              <w:t>, as specified in the Statement of Work</w:t>
            </w:r>
          </w:p>
        </w:tc>
      </w:tr>
    </w:tbl>
    <w:p w14:paraId="66125554" w14:textId="77777777" w:rsidR="00A60D87" w:rsidRPr="00D6659E" w:rsidRDefault="00A60D87" w:rsidP="00530C31">
      <w:pPr>
        <w:pStyle w:val="SOWHL1-ASDEFCON"/>
      </w:pPr>
      <w:r w:rsidRPr="00D6659E">
        <w:t>Preparation Instructions</w:t>
      </w:r>
      <w:bookmarkEnd w:id="6"/>
    </w:p>
    <w:p w14:paraId="68606608" w14:textId="77777777" w:rsidR="00A60D87" w:rsidRPr="00D6659E" w:rsidRDefault="00A60D87" w:rsidP="00C06591">
      <w:pPr>
        <w:pStyle w:val="SOWHL2-ASDEFCON"/>
      </w:pPr>
      <w:bookmarkStart w:id="7" w:name="_Toc515805642"/>
      <w:r w:rsidRPr="00D6659E">
        <w:t>Generic Format and Content</w:t>
      </w:r>
    </w:p>
    <w:bookmarkEnd w:id="7"/>
    <w:p w14:paraId="55373E09" w14:textId="77777777" w:rsidR="00A60D87" w:rsidRPr="00D6659E" w:rsidRDefault="00A60D87" w:rsidP="00C06591">
      <w:pPr>
        <w:pStyle w:val="SOWTL3-ASDEFCON"/>
      </w:pPr>
      <w:r w:rsidRPr="00D6659E">
        <w:t xml:space="preserve">This data item shall comply with the general format, content and preparation instructions contained in the CDRL clause entitled </w:t>
      </w:r>
      <w:r w:rsidR="00952F45">
        <w:t>‘</w:t>
      </w:r>
      <w:r w:rsidRPr="00D6659E">
        <w:t xml:space="preserve">General Requirements </w:t>
      </w:r>
      <w:r w:rsidR="00DD45EA" w:rsidRPr="00D6659E">
        <w:t xml:space="preserve">for </w:t>
      </w:r>
      <w:r w:rsidRPr="00D6659E">
        <w:t>Data Items</w:t>
      </w:r>
      <w:r w:rsidR="00952F45">
        <w:t>’</w:t>
      </w:r>
      <w:r w:rsidRPr="00D6659E">
        <w:t>.</w:t>
      </w:r>
    </w:p>
    <w:p w14:paraId="4353C625" w14:textId="77777777" w:rsidR="00E831EF" w:rsidRPr="00D6659E" w:rsidRDefault="00E831EF" w:rsidP="00C06591">
      <w:pPr>
        <w:pStyle w:val="SOWTL3-ASDEFCON"/>
      </w:pPr>
      <w:r w:rsidRPr="00D6659E">
        <w:t>When the Contract has specified delivery of another data item that contains aspects of the required information, the TDP shall summarise these aspects and refer to the other data item.</w:t>
      </w:r>
    </w:p>
    <w:p w14:paraId="7FE56256" w14:textId="77777777" w:rsidR="0091159F" w:rsidRPr="00D6659E" w:rsidRDefault="0091159F" w:rsidP="00C06591">
      <w:pPr>
        <w:pStyle w:val="SOWTL3-ASDEFCON"/>
      </w:pPr>
      <w:r w:rsidRPr="00D6659E">
        <w:t>The data item shall include a traceability matrix that defines how each specific content requirement, as contained in this DID, is addressed by sections within the data item.</w:t>
      </w:r>
    </w:p>
    <w:p w14:paraId="1DFA88D6" w14:textId="1FD6DEE5" w:rsidR="00A60D87" w:rsidRPr="00D6659E" w:rsidRDefault="00A476AC" w:rsidP="00C06591">
      <w:pPr>
        <w:pStyle w:val="SOWHL2-ASDEFCON"/>
      </w:pPr>
      <w:bookmarkStart w:id="8" w:name="_Toc515805643"/>
      <w:r w:rsidRPr="00D6659E">
        <w:t>Specific Content</w:t>
      </w:r>
      <w:bookmarkEnd w:id="8"/>
    </w:p>
    <w:bookmarkEnd w:id="2"/>
    <w:p w14:paraId="2F603C81" w14:textId="77777777" w:rsidR="00A60D87" w:rsidRPr="00D6659E" w:rsidRDefault="00A60D87" w:rsidP="00C06591">
      <w:pPr>
        <w:pStyle w:val="SOWHL3-ASDEFCON"/>
      </w:pPr>
      <w:r w:rsidRPr="00D6659E">
        <w:t>General</w:t>
      </w:r>
    </w:p>
    <w:p w14:paraId="19FDF4A3" w14:textId="7009ADCF" w:rsidR="00A60D87" w:rsidRPr="00D6659E" w:rsidRDefault="00A60D87" w:rsidP="00C06591">
      <w:pPr>
        <w:pStyle w:val="SOWTL4-ASDEFCON"/>
      </w:pPr>
      <w:r w:rsidRPr="00D6659E">
        <w:t>The TDP shall describe the objectives, scope, constraints, and assumptions associated with the Contractor’s Technical Data activities.  Any risks associated with these activities shall be documented in the Risk Register; however, the TDP shall describe the risk</w:t>
      </w:r>
      <w:r w:rsidR="00B70390">
        <w:t xml:space="preserve"> </w:t>
      </w:r>
      <w:r w:rsidRPr="00D6659E">
        <w:t>management strategies associated with any global risks relating to Technical Data.</w:t>
      </w:r>
    </w:p>
    <w:p w14:paraId="3E9EC78A" w14:textId="77777777" w:rsidR="00A60D87" w:rsidRPr="00D6659E" w:rsidRDefault="00A60D87" w:rsidP="00C06591">
      <w:pPr>
        <w:pStyle w:val="SOWHL3-ASDEFCON"/>
      </w:pPr>
      <w:r w:rsidRPr="00D6659E">
        <w:t>Technical Data Organisation</w:t>
      </w:r>
    </w:p>
    <w:p w14:paraId="6C59C70E" w14:textId="2FC71E46" w:rsidR="00A60D87" w:rsidRPr="00D6659E" w:rsidRDefault="00E831EF" w:rsidP="00C06591">
      <w:pPr>
        <w:pStyle w:val="SOWTL4-ASDEFCON"/>
      </w:pPr>
      <w:r w:rsidRPr="00D6659E">
        <w:t>T</w:t>
      </w:r>
      <w:r w:rsidR="00A60D87" w:rsidRPr="00D6659E">
        <w:t xml:space="preserve">he TDP shall describe the Contractor's organisational arrangements for meeting the </w:t>
      </w:r>
      <w:r w:rsidR="00ED1087" w:rsidRPr="00D6659E">
        <w:t>Technical Data</w:t>
      </w:r>
      <w:r w:rsidR="001F1246" w:rsidRPr="00D6659E">
        <w:t xml:space="preserve"> </w:t>
      </w:r>
      <w:r w:rsidR="00A60D87" w:rsidRPr="00D6659E">
        <w:t>requirements of the Contract, including:</w:t>
      </w:r>
    </w:p>
    <w:p w14:paraId="60C05137" w14:textId="2C5B854C" w:rsidR="00E54A79" w:rsidRDefault="00E54A79" w:rsidP="0046206B">
      <w:pPr>
        <w:pStyle w:val="SOWSubL1-ASDEFCON"/>
      </w:pPr>
      <w:r>
        <w:t xml:space="preserve">identification of </w:t>
      </w:r>
      <w:r w:rsidRPr="00184F40">
        <w:t>the Contractor’s Technical Data manager</w:t>
      </w:r>
      <w:r>
        <w:t>,</w:t>
      </w:r>
      <w:r w:rsidRPr="00184F40">
        <w:t xml:space="preserve"> </w:t>
      </w:r>
      <w:r w:rsidRPr="00D6659E">
        <w:t>who will have managerial responsibility for meeting the Technical Data requirements of the Contract</w:t>
      </w:r>
      <w:r>
        <w:t>;</w:t>
      </w:r>
    </w:p>
    <w:p w14:paraId="4B3660B1" w14:textId="4ECA7F51" w:rsidR="00A60D87" w:rsidRPr="00D6659E" w:rsidRDefault="00A60D87" w:rsidP="0046206B">
      <w:pPr>
        <w:pStyle w:val="SOWSubL1-ASDEFCON"/>
      </w:pPr>
      <w:r w:rsidRPr="00D6659E">
        <w:t>the Contractor’s and Approved Subcontractors</w:t>
      </w:r>
      <w:r w:rsidR="00E422B4">
        <w:t>’</w:t>
      </w:r>
      <w:r w:rsidRPr="00D6659E">
        <w:t xml:space="preserve"> organisations </w:t>
      </w:r>
      <w:r w:rsidR="00BA576E">
        <w:t xml:space="preserve">with </w:t>
      </w:r>
      <w:r w:rsidR="00E54A79">
        <w:t xml:space="preserve">a primary responsibility for </w:t>
      </w:r>
      <w:r w:rsidR="00BA576E">
        <w:t xml:space="preserve">managing </w:t>
      </w:r>
      <w:r w:rsidR="00E54A79">
        <w:t>Technical Data</w:t>
      </w:r>
      <w:r w:rsidRPr="00D6659E">
        <w:t>, showing how the</w:t>
      </w:r>
      <w:r w:rsidR="00E422B4">
        <w:t>se</w:t>
      </w:r>
      <w:r w:rsidRPr="00D6659E">
        <w:t xml:space="preserve"> arrangements integrate </w:t>
      </w:r>
      <w:r w:rsidR="00E422B4">
        <w:t>into</w:t>
      </w:r>
      <w:r w:rsidR="00E422B4" w:rsidRPr="00D6659E">
        <w:t xml:space="preserve"> </w:t>
      </w:r>
      <w:r w:rsidRPr="00D6659E">
        <w:t>the higher-level management structures and organisations;</w:t>
      </w:r>
    </w:p>
    <w:p w14:paraId="002842D7" w14:textId="77777777" w:rsidR="00A60D87" w:rsidRPr="00D6659E" w:rsidRDefault="00A60D87" w:rsidP="00530C31">
      <w:pPr>
        <w:pStyle w:val="SOWSubL1-ASDEFCON"/>
      </w:pPr>
      <w:r w:rsidRPr="00D6659E">
        <w:t>the interrelationships and lines of authority between all parties involved in the Contractor’s Technical Data activities; and</w:t>
      </w:r>
    </w:p>
    <w:p w14:paraId="2398F219" w14:textId="480370A8" w:rsidR="00A60D87" w:rsidRPr="00D6659E" w:rsidRDefault="00A60D87" w:rsidP="00530C31">
      <w:pPr>
        <w:pStyle w:val="SOWSubL1-ASDEFCON"/>
      </w:pPr>
      <w:r w:rsidRPr="00D6659E">
        <w:t xml:space="preserve">the </w:t>
      </w:r>
      <w:r w:rsidR="00E54A79" w:rsidRPr="00D6659E">
        <w:t>Contractor’s and Approved Subcontractors</w:t>
      </w:r>
      <w:r w:rsidR="00E54A79">
        <w:t>’</w:t>
      </w:r>
      <w:r w:rsidR="00E54A79" w:rsidRPr="00D6659E">
        <w:t xml:space="preserve"> </w:t>
      </w:r>
      <w:r w:rsidR="00E54A79">
        <w:t xml:space="preserve">management positions with significant </w:t>
      </w:r>
      <w:r w:rsidRPr="00D6659E">
        <w:t xml:space="preserve">responsibilities </w:t>
      </w:r>
      <w:r w:rsidR="00E54A79">
        <w:t>for</w:t>
      </w:r>
      <w:r w:rsidRPr="00D6659E">
        <w:t xml:space="preserve"> Technical Data activities.</w:t>
      </w:r>
    </w:p>
    <w:p w14:paraId="3D8C6135" w14:textId="77777777" w:rsidR="00A60D87" w:rsidRPr="00D6659E" w:rsidRDefault="00A60D87" w:rsidP="00C06591">
      <w:pPr>
        <w:pStyle w:val="SOWHL3-ASDEFCON"/>
      </w:pPr>
      <w:r w:rsidRPr="00D6659E">
        <w:t>Overview of Technical Data and Related Activities</w:t>
      </w:r>
    </w:p>
    <w:p w14:paraId="4D79F1FD" w14:textId="77777777" w:rsidR="00A60D87" w:rsidRPr="00D6659E" w:rsidRDefault="00A60D87" w:rsidP="00C06591">
      <w:pPr>
        <w:pStyle w:val="SOWTL4-ASDEFCON"/>
      </w:pPr>
      <w:r w:rsidRPr="00D6659E">
        <w:t>The TDP shall provide an overview of the Contractor’s program for meeting the Technical Data requirements of the Contract, including:</w:t>
      </w:r>
    </w:p>
    <w:p w14:paraId="5A45588A" w14:textId="77777777" w:rsidR="00A60D87" w:rsidRPr="00D6659E" w:rsidRDefault="00A60D87" w:rsidP="0046206B">
      <w:pPr>
        <w:pStyle w:val="SOWSubL1-ASDEFCON"/>
      </w:pPr>
      <w:r w:rsidRPr="00D6659E">
        <w:t>the major activities to be undertaken, when, and by whom;</w:t>
      </w:r>
    </w:p>
    <w:p w14:paraId="316299F9" w14:textId="77777777" w:rsidR="00A60D87" w:rsidRPr="00D6659E" w:rsidRDefault="00A60D87" w:rsidP="00530C31">
      <w:pPr>
        <w:pStyle w:val="SOWSubL1-ASDEFCON"/>
      </w:pPr>
      <w:r w:rsidRPr="00D6659E">
        <w:t>the integration of Subcontractors into the Contractor’s Technical Data activities;</w:t>
      </w:r>
    </w:p>
    <w:p w14:paraId="2EB9B841" w14:textId="77777777" w:rsidR="00A60D87" w:rsidRPr="00D6659E" w:rsidRDefault="00A60D87" w:rsidP="00530C31">
      <w:pPr>
        <w:pStyle w:val="SOWSubL1-ASDEFCON"/>
      </w:pPr>
      <w:r w:rsidRPr="00D6659E">
        <w:t>the personnel (</w:t>
      </w:r>
      <w:r w:rsidR="00ED1087" w:rsidRPr="00D6659E">
        <w:t>including categories, expected numbers (by category) and associated skills/competencies</w:t>
      </w:r>
      <w:r w:rsidRPr="00D6659E">
        <w:t>) required by the Contractor and Subcontractors to meet the Technical Data requirements of the Contract, including the proposed sources for obtaining those personnel;</w:t>
      </w:r>
    </w:p>
    <w:p w14:paraId="25DE6471" w14:textId="77777777" w:rsidR="00A60D87" w:rsidRPr="00D6659E" w:rsidRDefault="00A60D87" w:rsidP="00530C31">
      <w:pPr>
        <w:pStyle w:val="SOWSubL1-ASDEFCON"/>
      </w:pPr>
      <w:r w:rsidRPr="00D6659E">
        <w:t xml:space="preserve">the interfaces between the Technical Data activities and the Systems Engineering (SE) and Integrated Logistics Support (ILS) programs, including the mechanisms for ensuring that the Technical Data activities and outcomes are consistent with the developmental outcomes </w:t>
      </w:r>
      <w:r w:rsidR="001F1246" w:rsidRPr="00D6659E">
        <w:t xml:space="preserve">and support concepts </w:t>
      </w:r>
      <w:r w:rsidRPr="00D6659E">
        <w:t>for both the Mission System and the Support System;</w:t>
      </w:r>
    </w:p>
    <w:p w14:paraId="5FBFF9D2" w14:textId="77777777" w:rsidR="00A60D87" w:rsidRPr="00D6659E" w:rsidRDefault="00A60D87" w:rsidP="00530C31">
      <w:pPr>
        <w:pStyle w:val="SOWSubL1-ASDEFCON"/>
      </w:pPr>
      <w:r w:rsidRPr="00D6659E">
        <w:t>the interfaces between the Tec</w:t>
      </w:r>
      <w:r w:rsidR="00ED1087" w:rsidRPr="00D6659E">
        <w:t>hnical Data activities and the C</w:t>
      </w:r>
      <w:r w:rsidRPr="00D6659E">
        <w:t>onfiguration</w:t>
      </w:r>
      <w:r w:rsidR="00ED1087" w:rsidRPr="00D6659E">
        <w:t xml:space="preserve"> M</w:t>
      </w:r>
      <w:r w:rsidRPr="00D6659E">
        <w:t>anagement (CM) program;</w:t>
      </w:r>
    </w:p>
    <w:p w14:paraId="4261FB0F" w14:textId="314DFDA7" w:rsidR="00A60D87" w:rsidRPr="00D6659E" w:rsidRDefault="00A60D87" w:rsidP="008F2048">
      <w:pPr>
        <w:pStyle w:val="SOWSubL1-ASDEFCON"/>
      </w:pPr>
      <w:r w:rsidRPr="00D6659E">
        <w:t xml:space="preserve">if not addressed in other data items delivered to the Commonwealth, the Contractor’s strategy and methodology for electronic data interchange, if required, including the use of </w:t>
      </w:r>
      <w:r w:rsidR="00836869">
        <w:t>a Data Management System (DMS)</w:t>
      </w:r>
      <w:r w:rsidRPr="00D6659E">
        <w:t>;</w:t>
      </w:r>
    </w:p>
    <w:p w14:paraId="43E94D29" w14:textId="3B7FA57B" w:rsidR="00A60D87" w:rsidRPr="00D6659E" w:rsidRDefault="00A60D87" w:rsidP="00530C31">
      <w:pPr>
        <w:pStyle w:val="SOWSubL1-ASDEFCON"/>
      </w:pPr>
      <w:r w:rsidRPr="00D6659E">
        <w:t>if escrow</w:t>
      </w:r>
      <w:r w:rsidR="00ED1087" w:rsidRPr="00D6659E">
        <w:t xml:space="preserve"> is a requirement under</w:t>
      </w:r>
      <w:r w:rsidR="0078723B" w:rsidRPr="00D6659E">
        <w:t xml:space="preserve"> </w:t>
      </w:r>
      <w:r w:rsidR="00ED1087" w:rsidRPr="00D6659E">
        <w:t>the Contract</w:t>
      </w:r>
      <w:r w:rsidRPr="00D6659E">
        <w:t xml:space="preserve">, the identification of the proposed escrow agent, categories of Technical Data to be placed in escrow, and an outline plan for maintaining the currency of the Technical Data stored in escrow </w:t>
      </w:r>
      <w:r w:rsidR="001F1246" w:rsidRPr="00D6659E">
        <w:t>for the duration of the Escrow Agreement</w:t>
      </w:r>
      <w:r w:rsidRPr="00D6659E">
        <w:t>;</w:t>
      </w:r>
      <w:r w:rsidR="00E54A79">
        <w:t xml:space="preserve"> and</w:t>
      </w:r>
    </w:p>
    <w:p w14:paraId="6841E825" w14:textId="1EB7395F" w:rsidR="00A60D87" w:rsidRPr="00D6659E" w:rsidRDefault="00A60D87" w:rsidP="00530C31">
      <w:pPr>
        <w:pStyle w:val="SOWSubL1-ASDEFCON"/>
      </w:pPr>
      <w:r w:rsidRPr="00D6659E">
        <w:t>any training related to Technical Data that the Contractor</w:t>
      </w:r>
      <w:r w:rsidR="00B509B5">
        <w:t>’s</w:t>
      </w:r>
      <w:r w:rsidRPr="00D6659E">
        <w:t xml:space="preserve"> and Subcontractors</w:t>
      </w:r>
      <w:r w:rsidR="00B509B5">
        <w:t>’</w:t>
      </w:r>
      <w:r w:rsidRPr="00D6659E">
        <w:t xml:space="preserve"> </w:t>
      </w:r>
      <w:r w:rsidR="00B509B5">
        <w:t xml:space="preserve">staff </w:t>
      </w:r>
      <w:r w:rsidRPr="00D6659E">
        <w:t xml:space="preserve">need to undertake, including details of </w:t>
      </w:r>
      <w:r w:rsidR="0067552C">
        <w:t xml:space="preserve">any </w:t>
      </w:r>
      <w:r w:rsidRPr="00D6659E">
        <w:t xml:space="preserve">proposed </w:t>
      </w:r>
      <w:r w:rsidR="00CC215A">
        <w:t>T</w:t>
      </w:r>
      <w:r w:rsidRPr="00D6659E">
        <w:t>raining courses</w:t>
      </w:r>
      <w:r w:rsidR="00E54A79">
        <w:t>.</w:t>
      </w:r>
    </w:p>
    <w:p w14:paraId="34C11CDA" w14:textId="5FBBE477" w:rsidR="00C355FE" w:rsidRDefault="00C355FE" w:rsidP="00467C0C">
      <w:pPr>
        <w:pStyle w:val="SOWTL4-ASDEFCON"/>
      </w:pPr>
      <w:r w:rsidRPr="00D6659E">
        <w:t xml:space="preserve">If not addressed in other data items delivered to the Commonwealth, </w:t>
      </w:r>
      <w:r>
        <w:t xml:space="preserve">the TDP shall identify the </w:t>
      </w:r>
      <w:r w:rsidRPr="00D6659E">
        <w:t>issues</w:t>
      </w:r>
      <w:r>
        <w:t>, methodologies and processes</w:t>
      </w:r>
      <w:r w:rsidRPr="00D6659E">
        <w:t xml:space="preserve"> for </w:t>
      </w:r>
      <w:r w:rsidR="00333390">
        <w:t>controlling and enabling access to</w:t>
      </w:r>
      <w:r w:rsidRPr="00D6659E">
        <w:t xml:space="preserve"> Technical Data </w:t>
      </w:r>
      <w:r>
        <w:t>that</w:t>
      </w:r>
      <w:r w:rsidR="00333390">
        <w:t xml:space="preserve"> is subject to </w:t>
      </w:r>
      <w:r w:rsidRPr="00D6659E">
        <w:t>restricti</w:t>
      </w:r>
      <w:r w:rsidR="00333390">
        <w:t>ons</w:t>
      </w:r>
      <w:r w:rsidR="004357EA">
        <w:t>, such as restrictions</w:t>
      </w:r>
      <w:r w:rsidR="00333390">
        <w:t xml:space="preserve"> </w:t>
      </w:r>
      <w:r w:rsidR="00A65FFA">
        <w:t>from</w:t>
      </w:r>
      <w:r w:rsidR="00080382">
        <w:t xml:space="preserve"> Intellectual Property rights</w:t>
      </w:r>
      <w:r>
        <w:t xml:space="preserve">, </w:t>
      </w:r>
      <w:r w:rsidR="00333390">
        <w:t>security,</w:t>
      </w:r>
      <w:r>
        <w:t xml:space="preserve"> </w:t>
      </w:r>
      <w:r w:rsidRPr="00D6659E">
        <w:t xml:space="preserve">Export </w:t>
      </w:r>
      <w:r>
        <w:t>Approvals</w:t>
      </w:r>
      <w:r w:rsidRPr="00D6659E">
        <w:t>, Technical Assistance Agreements,</w:t>
      </w:r>
      <w:r w:rsidR="004357EA">
        <w:t xml:space="preserve"> escrow arrangements,</w:t>
      </w:r>
      <w:r w:rsidRPr="00D6659E">
        <w:t xml:space="preserve"> </w:t>
      </w:r>
      <w:r w:rsidR="00333390" w:rsidRPr="00D6659E">
        <w:t>or</w:t>
      </w:r>
      <w:r w:rsidR="00333390">
        <w:t xml:space="preserve"> other.</w:t>
      </w:r>
    </w:p>
    <w:p w14:paraId="4373D3DE" w14:textId="071FF1E2" w:rsidR="00A60D87" w:rsidRPr="00D6659E" w:rsidRDefault="00E54A79" w:rsidP="00467C0C">
      <w:pPr>
        <w:pStyle w:val="SOWTL4-ASDEFCON"/>
      </w:pPr>
      <w:r w:rsidRPr="00184F40">
        <w:t xml:space="preserve">The TDP shall describe </w:t>
      </w:r>
      <w:r w:rsidR="00A60D87" w:rsidRPr="00D6659E">
        <w:t xml:space="preserve">the </w:t>
      </w:r>
      <w:r w:rsidRPr="00184F40">
        <w:t xml:space="preserve">Contractor’s </w:t>
      </w:r>
      <w:r w:rsidR="00A60D87" w:rsidRPr="00D6659E">
        <w:t xml:space="preserve">expectations of the </w:t>
      </w:r>
      <w:r>
        <w:t>Commonwealth</w:t>
      </w:r>
      <w:r w:rsidRPr="00D6659E">
        <w:t xml:space="preserve"> </w:t>
      </w:r>
      <w:r w:rsidR="00A60D87" w:rsidRPr="00D6659E">
        <w:t xml:space="preserve">with respect to the </w:t>
      </w:r>
      <w:r>
        <w:t>management of Technical Data</w:t>
      </w:r>
      <w:r w:rsidR="00A60D87" w:rsidRPr="00D6659E">
        <w:t xml:space="preserve"> including</w:t>
      </w:r>
      <w:r w:rsidR="00A562A2">
        <w:t>, if applicable,</w:t>
      </w:r>
      <w:r>
        <w:t xml:space="preserve"> the</w:t>
      </w:r>
      <w:r w:rsidR="00A60D87" w:rsidRPr="00D6659E">
        <w:t xml:space="preserve"> interfaces and interactions with Commonwealth </w:t>
      </w:r>
      <w:r w:rsidR="00A562A2">
        <w:t>organisations</w:t>
      </w:r>
      <w:r w:rsidR="00A562A2" w:rsidRPr="00D6659E">
        <w:t xml:space="preserve"> </w:t>
      </w:r>
      <w:r w:rsidR="00A60D87" w:rsidRPr="00D6659E">
        <w:t>external to the project office.</w:t>
      </w:r>
    </w:p>
    <w:p w14:paraId="4D93D23A" w14:textId="77777777" w:rsidR="00A60D87" w:rsidRPr="00D6659E" w:rsidRDefault="00A60D87" w:rsidP="00C06591">
      <w:pPr>
        <w:pStyle w:val="SOWHL3-ASDEFCON"/>
      </w:pPr>
      <w:r w:rsidRPr="00D6659E">
        <w:t>Technical Data Requirements Analysis</w:t>
      </w:r>
    </w:p>
    <w:p w14:paraId="3AF4C819" w14:textId="77777777" w:rsidR="00A60D87" w:rsidRPr="00D6659E" w:rsidRDefault="00A60D87" w:rsidP="00C06591">
      <w:pPr>
        <w:pStyle w:val="SOWTL4-ASDEFCON"/>
      </w:pPr>
      <w:bookmarkStart w:id="9" w:name="_Ref481579906"/>
      <w:r w:rsidRPr="00D6659E">
        <w:t>The TDP shall describe the Contractor’s strategy, methodology, and processes to be utilised to undertake a Technical Data requirements analysis, including:</w:t>
      </w:r>
      <w:bookmarkEnd w:id="9"/>
    </w:p>
    <w:p w14:paraId="5BAD366E" w14:textId="77777777" w:rsidR="00A60D87" w:rsidRPr="00D6659E" w:rsidRDefault="00A60D87" w:rsidP="00186D96">
      <w:pPr>
        <w:pStyle w:val="SOWSubL1-ASDEFCON"/>
      </w:pPr>
      <w:bookmarkStart w:id="10" w:name="_Ref520249612"/>
      <w:r w:rsidRPr="00D6659E">
        <w:t>the system for categorising Technical Data based on its intended purpose</w:t>
      </w:r>
      <w:r w:rsidR="00410E4C">
        <w:t xml:space="preserve"> (eg, Maintenance manual, specification, drawing, presentation for a system review, etc)</w:t>
      </w:r>
      <w:r w:rsidRPr="00D6659E">
        <w:t>, origin, management approach</w:t>
      </w:r>
      <w:r w:rsidR="00410E4C">
        <w:t>,</w:t>
      </w:r>
      <w:r w:rsidRPr="00D6659E">
        <w:t xml:space="preserve"> </w:t>
      </w:r>
      <w:r w:rsidR="00410E4C">
        <w:t>and any</w:t>
      </w:r>
      <w:r w:rsidRPr="00D6659E">
        <w:t xml:space="preserve"> other criteria</w:t>
      </w:r>
      <w:r w:rsidR="00E655CE">
        <w:t xml:space="preserve"> defined by the Contractor</w:t>
      </w:r>
      <w:r w:rsidRPr="00D6659E">
        <w:t>;</w:t>
      </w:r>
      <w:bookmarkEnd w:id="10"/>
    </w:p>
    <w:p w14:paraId="1F0E0184" w14:textId="6446BFFF" w:rsidR="00A60D87" w:rsidRPr="00D6659E" w:rsidRDefault="00A60D87" w:rsidP="00530C31">
      <w:pPr>
        <w:pStyle w:val="SOWSubL1-ASDEFCON"/>
      </w:pPr>
      <w:r w:rsidRPr="00D6659E">
        <w:t xml:space="preserve">determining the appropriateness of </w:t>
      </w:r>
      <w:r w:rsidR="00B33D6A">
        <w:t xml:space="preserve">using </w:t>
      </w:r>
      <w:r w:rsidRPr="00D6659E">
        <w:t xml:space="preserve">existing Technical Data </w:t>
      </w:r>
      <w:r w:rsidR="00B33D6A">
        <w:t>to enable</w:t>
      </w:r>
      <w:r w:rsidRPr="00D6659E">
        <w:t xml:space="preserve"> the </w:t>
      </w:r>
      <w:r w:rsidR="00B33D6A">
        <w:t>Materiel System to be operated and supported through life</w:t>
      </w:r>
      <w:r w:rsidR="00976811">
        <w:t xml:space="preserve">, considering Defence’s requirements for the configuration, roles and environments </w:t>
      </w:r>
      <w:r w:rsidR="004D6445">
        <w:t xml:space="preserve">that are </w:t>
      </w:r>
      <w:r w:rsidR="00976811">
        <w:t>applicable to the Materiel System</w:t>
      </w:r>
      <w:r w:rsidRPr="00D6659E">
        <w:t>;</w:t>
      </w:r>
    </w:p>
    <w:p w14:paraId="775CD97A" w14:textId="77777777" w:rsidR="00A60D87" w:rsidRPr="00D6659E" w:rsidRDefault="00A60D87" w:rsidP="00530C31">
      <w:pPr>
        <w:pStyle w:val="SOWSubL1-ASDEFCON"/>
      </w:pPr>
      <w:r w:rsidRPr="00D6659E">
        <w:t>undertaking cost-benefit analyses, if required</w:t>
      </w:r>
      <w:r w:rsidR="00186802" w:rsidRPr="00D6659E">
        <w:t>, to determine the applicable Technical Data standards and specifications to be used</w:t>
      </w:r>
      <w:r w:rsidRPr="00D6659E">
        <w:t>;</w:t>
      </w:r>
    </w:p>
    <w:p w14:paraId="7175882B" w14:textId="2F1E4C13" w:rsidR="00976811" w:rsidRDefault="00976811" w:rsidP="00530C31">
      <w:pPr>
        <w:pStyle w:val="SOWSubL1-ASDEFCON"/>
      </w:pPr>
      <w:r>
        <w:t xml:space="preserve">optimising the ‘packaging’ of </w:t>
      </w:r>
      <w:r w:rsidR="009A7B20">
        <w:t xml:space="preserve">scope and content for </w:t>
      </w:r>
      <w:r w:rsidR="00C83BAA">
        <w:t>publications</w:t>
      </w:r>
      <w:r>
        <w:t xml:space="preserve"> </w:t>
      </w:r>
      <w:r w:rsidR="004912B6">
        <w:t>to:</w:t>
      </w:r>
    </w:p>
    <w:p w14:paraId="23648F52" w14:textId="35D6916D" w:rsidR="004912B6" w:rsidRDefault="004912B6" w:rsidP="00DA3CB5">
      <w:pPr>
        <w:pStyle w:val="SOWSubL2-ASDEFCON"/>
      </w:pPr>
      <w:r>
        <w:t xml:space="preserve">minimise the number of publications required to be accessed by users to perform specific tasks; </w:t>
      </w:r>
    </w:p>
    <w:p w14:paraId="2710034B" w14:textId="52BE634E" w:rsidR="004912B6" w:rsidRDefault="004912B6" w:rsidP="00DA3CB5">
      <w:pPr>
        <w:pStyle w:val="SOWSubL2-ASDEFCON"/>
      </w:pPr>
      <w:r>
        <w:t>minimise the duplication of content</w:t>
      </w:r>
      <w:r w:rsidR="00C83BAA">
        <w:t xml:space="preserve"> between publications</w:t>
      </w:r>
      <w:r w:rsidR="00DA3CB5">
        <w:t>, and ensuring consistency if duplication cannot be avoided</w:t>
      </w:r>
      <w:r>
        <w:t>;</w:t>
      </w:r>
      <w:r w:rsidRPr="004912B6">
        <w:t xml:space="preserve"> </w:t>
      </w:r>
      <w:r>
        <w:t>and</w:t>
      </w:r>
    </w:p>
    <w:p w14:paraId="10474F78" w14:textId="1760F204" w:rsidR="004912B6" w:rsidRDefault="004912B6" w:rsidP="00DA3CB5">
      <w:pPr>
        <w:pStyle w:val="SOWSubL2-ASDEFCON"/>
      </w:pPr>
      <w:r>
        <w:t>where publications will be applied to different configurations</w:t>
      </w:r>
      <w:r w:rsidR="00C83BAA">
        <w:t xml:space="preserve"> of the Mission System(s) and Support System Components</w:t>
      </w:r>
      <w:r>
        <w:t xml:space="preserve">, clearly identifying </w:t>
      </w:r>
      <w:r w:rsidR="005E2750">
        <w:t xml:space="preserve">the relevance of </w:t>
      </w:r>
      <w:r>
        <w:t xml:space="preserve">configuration-specific content </w:t>
      </w:r>
      <w:r w:rsidR="00C83BAA">
        <w:t>to</w:t>
      </w:r>
      <w:r>
        <w:t xml:space="preserve"> </w:t>
      </w:r>
      <w:r w:rsidR="005E2750">
        <w:t>the specific configuration</w:t>
      </w:r>
      <w:r w:rsidR="00C83BAA">
        <w:t>s</w:t>
      </w:r>
      <w:r w:rsidR="005E2750">
        <w:t>;</w:t>
      </w:r>
    </w:p>
    <w:p w14:paraId="401003D3" w14:textId="3978FC58" w:rsidR="00A60D87" w:rsidRPr="00D6659E" w:rsidRDefault="00A60D87" w:rsidP="00530C31">
      <w:pPr>
        <w:pStyle w:val="SOWSubL1-ASDEFCON"/>
      </w:pPr>
      <w:r w:rsidRPr="00D6659E">
        <w:t xml:space="preserve">identifying and optimising the range and quantity of Technical Data required </w:t>
      </w:r>
      <w:r w:rsidR="00DC5633">
        <w:t>to be delivered</w:t>
      </w:r>
      <w:r w:rsidR="00DC5633" w:rsidRPr="00D6659E">
        <w:t xml:space="preserve"> </w:t>
      </w:r>
      <w:r w:rsidRPr="00D6659E">
        <w:t>under the Contract, including:</w:t>
      </w:r>
    </w:p>
    <w:p w14:paraId="416F7BB6" w14:textId="77777777" w:rsidR="00A60D87" w:rsidRPr="00D6659E" w:rsidRDefault="00A60D87" w:rsidP="00C06591">
      <w:pPr>
        <w:pStyle w:val="SOWSubL2-ASDEFCON"/>
      </w:pPr>
      <w:r w:rsidRPr="00D6659E">
        <w:t>existing Technical Data that is expected to be suitable without modification</w:t>
      </w:r>
      <w:r w:rsidR="00655CC8">
        <w:t>;</w:t>
      </w:r>
    </w:p>
    <w:p w14:paraId="5B7C4B2F" w14:textId="578DB938" w:rsidR="00C83BAA" w:rsidRDefault="00C83BAA" w:rsidP="002F1C4A">
      <w:pPr>
        <w:pStyle w:val="SOWSubL2-ASDEFCON"/>
      </w:pPr>
      <w:r w:rsidRPr="00D6659E">
        <w:t>existing Technical Data that is</w:t>
      </w:r>
      <w:r>
        <w:t xml:space="preserve"> expected to require conversion into </w:t>
      </w:r>
      <w:r w:rsidR="000B0062">
        <w:t>a different format;</w:t>
      </w:r>
    </w:p>
    <w:p w14:paraId="6CE9C896" w14:textId="00AA6BD1" w:rsidR="00A60D87" w:rsidRPr="00D6659E" w:rsidRDefault="00A60D87" w:rsidP="002F1C4A">
      <w:pPr>
        <w:pStyle w:val="SOWSubL2-ASDEFCON"/>
      </w:pPr>
      <w:r w:rsidRPr="00D6659E">
        <w:t>existing Technical Data that is expected to require modifi</w:t>
      </w:r>
      <w:r w:rsidR="000B0062">
        <w:t>ed content</w:t>
      </w:r>
      <w:r w:rsidR="00655CC8">
        <w:t>;</w:t>
      </w:r>
      <w:r w:rsidRPr="00D6659E">
        <w:t xml:space="preserve"> and</w:t>
      </w:r>
    </w:p>
    <w:p w14:paraId="0B9CC39C" w14:textId="4FCA8BA5" w:rsidR="00A60D87" w:rsidRPr="00D6659E" w:rsidRDefault="00A60D87" w:rsidP="00836864">
      <w:pPr>
        <w:pStyle w:val="SOWSubL2-ASDEFCON"/>
      </w:pPr>
      <w:r w:rsidRPr="00D6659E">
        <w:t>proposed new Technical Data.</w:t>
      </w:r>
    </w:p>
    <w:p w14:paraId="1808ED06" w14:textId="77777777" w:rsidR="00A60D87" w:rsidRPr="00D6659E" w:rsidRDefault="00A60D87" w:rsidP="00C06591">
      <w:pPr>
        <w:pStyle w:val="SOWHL3-ASDEFCON"/>
      </w:pPr>
      <w:r w:rsidRPr="00D6659E">
        <w:t>Technical Data Development – General</w:t>
      </w:r>
    </w:p>
    <w:p w14:paraId="2979BF3F" w14:textId="77777777" w:rsidR="00A60D87" w:rsidRPr="00D6659E" w:rsidRDefault="00A60D87" w:rsidP="00C06591">
      <w:pPr>
        <w:pStyle w:val="SOWTL4-ASDEFCON"/>
      </w:pPr>
      <w:r w:rsidRPr="00D6659E">
        <w:t>The TDP shall describe:</w:t>
      </w:r>
    </w:p>
    <w:p w14:paraId="3EAA92FA" w14:textId="77777777" w:rsidR="00186802" w:rsidRPr="00D6659E" w:rsidRDefault="00186802" w:rsidP="00186D96">
      <w:pPr>
        <w:pStyle w:val="SOWSubL1-ASDEFCON"/>
      </w:pPr>
      <w:r w:rsidRPr="00D6659E">
        <w:t>the Contractor’s program of activities for managing the Technical Data program;</w:t>
      </w:r>
    </w:p>
    <w:p w14:paraId="30D5586A" w14:textId="77777777" w:rsidR="00A60D87" w:rsidRPr="00D6659E" w:rsidRDefault="00A60D87" w:rsidP="00530C31">
      <w:pPr>
        <w:pStyle w:val="SOWSubL1-ASDEFCON"/>
      </w:pPr>
      <w:r w:rsidRPr="00D6659E">
        <w:t xml:space="preserve">the Contractor’s program of activities </w:t>
      </w:r>
      <w:r w:rsidR="005C271F" w:rsidRPr="00D6659E">
        <w:t>for</w:t>
      </w:r>
      <w:r w:rsidRPr="00D6659E">
        <w:t xml:space="preserve"> the identification, design, development, and delivery of Technical Data (appropriately cross-referenced to activities in the Contract Master Schedule (CMS) and in any subordinate schedules);</w:t>
      </w:r>
    </w:p>
    <w:p w14:paraId="03AD9AF3" w14:textId="77777777" w:rsidR="00A60D87" w:rsidRPr="00D6659E" w:rsidRDefault="00A60D87" w:rsidP="00530C31">
      <w:pPr>
        <w:pStyle w:val="SOWSubL1-ASDEFCON"/>
      </w:pPr>
      <w:r w:rsidRPr="00D6659E">
        <w:t xml:space="preserve">the </w:t>
      </w:r>
      <w:r w:rsidR="005C271F" w:rsidRPr="00D6659E">
        <w:t>S</w:t>
      </w:r>
      <w:r w:rsidRPr="00D6659E">
        <w:t>oftware tools to be applied to the generation and interpretation (authoring and viewing) of Technical Data;</w:t>
      </w:r>
    </w:p>
    <w:p w14:paraId="361E17D9" w14:textId="48D66BE4" w:rsidR="00A60D87" w:rsidRPr="00D6659E" w:rsidRDefault="00A60D87" w:rsidP="00530C31">
      <w:pPr>
        <w:pStyle w:val="SOWSubL1-ASDEFCON"/>
      </w:pPr>
      <w:r w:rsidRPr="00D6659E">
        <w:t xml:space="preserve">the procedures, by category of Technical Data, for the receipt, review, </w:t>
      </w:r>
      <w:r w:rsidR="005C271F" w:rsidRPr="00D6659E">
        <w:t>C</w:t>
      </w:r>
      <w:r w:rsidRPr="00D6659E">
        <w:t xml:space="preserve">onfiguration </w:t>
      </w:r>
      <w:r w:rsidR="005C271F" w:rsidRPr="00D6659E">
        <w:t>C</w:t>
      </w:r>
      <w:r w:rsidRPr="00D6659E">
        <w:t xml:space="preserve">ontrol, amendment, production and delivery of all Technical Data and associated supporting hardware and </w:t>
      </w:r>
      <w:r w:rsidR="00DC5633">
        <w:t>S</w:t>
      </w:r>
      <w:r w:rsidRPr="00D6659E">
        <w:t>oftware for the Support System</w:t>
      </w:r>
      <w:r w:rsidR="0099464F">
        <w:t xml:space="preserve"> (eg, </w:t>
      </w:r>
      <w:r w:rsidR="00DC5633">
        <w:t>to host</w:t>
      </w:r>
      <w:r w:rsidR="0099464F">
        <w:t xml:space="preserve"> IETPs</w:t>
      </w:r>
      <w:r w:rsidR="000619D2">
        <w:t>, drawing</w:t>
      </w:r>
      <w:r w:rsidR="00516623">
        <w:t>s / design data</w:t>
      </w:r>
      <w:r w:rsidR="000619D2">
        <w:t xml:space="preserve"> sets</w:t>
      </w:r>
      <w:r w:rsidR="00516623">
        <w:t>,</w:t>
      </w:r>
      <w:r w:rsidR="0099464F">
        <w:t xml:space="preserve"> or </w:t>
      </w:r>
      <w:r w:rsidR="00410F18">
        <w:t xml:space="preserve">the </w:t>
      </w:r>
      <w:r w:rsidR="000619D2">
        <w:t>Configuration Management System)</w:t>
      </w:r>
      <w:r w:rsidRPr="00D6659E">
        <w:t>;</w:t>
      </w:r>
    </w:p>
    <w:p w14:paraId="3B85A2D2" w14:textId="77777777" w:rsidR="00A60D87" w:rsidRPr="00D6659E" w:rsidRDefault="00A60D87" w:rsidP="00530C31">
      <w:pPr>
        <w:pStyle w:val="SOWSubL1-ASDEFCON"/>
      </w:pPr>
      <w:r w:rsidRPr="00D6659E">
        <w:t>the procedures for the management and control of:</w:t>
      </w:r>
    </w:p>
    <w:p w14:paraId="10C4149B" w14:textId="593ED99B" w:rsidR="00A60D87" w:rsidRPr="00D6659E" w:rsidRDefault="00A60D87" w:rsidP="002F1C4A">
      <w:pPr>
        <w:pStyle w:val="SOWSubL2-ASDEFCON"/>
      </w:pPr>
      <w:r w:rsidRPr="00D6659E">
        <w:t xml:space="preserve">the </w:t>
      </w:r>
      <w:r w:rsidR="00A752B1">
        <w:t xml:space="preserve">MTDI, including the </w:t>
      </w:r>
      <w:r w:rsidR="00483AD7">
        <w:t>Support System Technical Data List (</w:t>
      </w:r>
      <w:r w:rsidR="00693CF8">
        <w:t>SS</w:t>
      </w:r>
      <w:r w:rsidRPr="00D6659E">
        <w:t>TDL</w:t>
      </w:r>
      <w:r w:rsidR="00483AD7">
        <w:t>)</w:t>
      </w:r>
      <w:r w:rsidRPr="00D6659E">
        <w:t>;</w:t>
      </w:r>
    </w:p>
    <w:p w14:paraId="4D572845" w14:textId="64F5D641" w:rsidR="00A60D87" w:rsidRPr="00D6659E" w:rsidRDefault="00A60D87" w:rsidP="002F1C4A">
      <w:pPr>
        <w:pStyle w:val="SOWSubL2-ASDEFCON"/>
      </w:pPr>
      <w:r w:rsidRPr="00D6659E">
        <w:t xml:space="preserve">the DAL, </w:t>
      </w:r>
      <w:r w:rsidR="00516623">
        <w:t>if</w:t>
      </w:r>
      <w:r w:rsidR="00516623" w:rsidRPr="00D6659E">
        <w:t xml:space="preserve"> </w:t>
      </w:r>
      <w:r w:rsidRPr="00D6659E">
        <w:t>a DAL is required under the Contract;</w:t>
      </w:r>
      <w:r w:rsidR="009C5AC8" w:rsidRPr="00D6659E">
        <w:t xml:space="preserve"> and</w:t>
      </w:r>
    </w:p>
    <w:p w14:paraId="23B0AE1E" w14:textId="3C5282B5" w:rsidR="009C5AC8" w:rsidRPr="00D6659E" w:rsidRDefault="00516623" w:rsidP="002F1C4A">
      <w:pPr>
        <w:pStyle w:val="SOWSubL2-ASDEFCON"/>
      </w:pPr>
      <w:r>
        <w:t>related</w:t>
      </w:r>
      <w:r w:rsidRPr="00D6659E">
        <w:t xml:space="preserve"> </w:t>
      </w:r>
      <w:r w:rsidR="009C5AC8" w:rsidRPr="00D6659E">
        <w:t xml:space="preserve">elements of the </w:t>
      </w:r>
      <w:r w:rsidR="0030248A">
        <w:t>TDSR</w:t>
      </w:r>
      <w:r w:rsidR="009C5AC8" w:rsidRPr="00D6659E">
        <w:t xml:space="preserve"> Schedule</w:t>
      </w:r>
      <w:r w:rsidR="006D017F">
        <w:t xml:space="preserve"> (with reference to the PMP)</w:t>
      </w:r>
      <w:r w:rsidR="009C5AC8" w:rsidRPr="00D6659E">
        <w:t>;</w:t>
      </w:r>
    </w:p>
    <w:p w14:paraId="499572C6" w14:textId="04779DFB" w:rsidR="00A60D87" w:rsidRPr="00D6659E" w:rsidRDefault="00A60D87" w:rsidP="00530C31">
      <w:pPr>
        <w:pStyle w:val="SOWSubL1-ASDEFCON"/>
      </w:pPr>
      <w:r w:rsidRPr="00D6659E">
        <w:t xml:space="preserve">the </w:t>
      </w:r>
      <w:r w:rsidR="00F818DB">
        <w:t>procedures</w:t>
      </w:r>
      <w:r w:rsidRPr="00D6659E">
        <w:t xml:space="preserve"> for validating the</w:t>
      </w:r>
      <w:r w:rsidR="00563725">
        <w:t xml:space="preserve"> MTDI, including </w:t>
      </w:r>
      <w:r w:rsidR="00394013">
        <w:t xml:space="preserve">the </w:t>
      </w:r>
      <w:r w:rsidR="00563725">
        <w:t>individual data items derived from the MTDI</w:t>
      </w:r>
      <w:r w:rsidRPr="00D6659E">
        <w:t>;</w:t>
      </w:r>
    </w:p>
    <w:p w14:paraId="0560FAF0" w14:textId="4D25D84C" w:rsidR="00A60D87" w:rsidRPr="00D6659E" w:rsidRDefault="00A60D87" w:rsidP="00530C31">
      <w:pPr>
        <w:pStyle w:val="SOWSubL1-ASDEFCON"/>
      </w:pPr>
      <w:r w:rsidRPr="00D6659E">
        <w:t xml:space="preserve">the strategy, methodology and processes to meet the </w:t>
      </w:r>
      <w:r w:rsidR="007D333E">
        <w:t>Technical Data</w:t>
      </w:r>
      <w:r w:rsidR="007D333E" w:rsidRPr="00D6659E">
        <w:t xml:space="preserve"> </w:t>
      </w:r>
      <w:r w:rsidR="007D333E">
        <w:t xml:space="preserve">related </w:t>
      </w:r>
      <w:r w:rsidRPr="00D6659E">
        <w:t xml:space="preserve">regulatory </w:t>
      </w:r>
      <w:r w:rsidR="00516623">
        <w:t xml:space="preserve">/ assurance </w:t>
      </w:r>
      <w:r w:rsidRPr="00D6659E">
        <w:t>requirements of the Contract</w:t>
      </w:r>
      <w:r w:rsidR="00516623">
        <w:t>,</w:t>
      </w:r>
      <w:r w:rsidR="004673E8" w:rsidRPr="00D6659E">
        <w:t xml:space="preserve"> and </w:t>
      </w:r>
      <w:r w:rsidR="00090CD2">
        <w:t>any</w:t>
      </w:r>
      <w:r w:rsidR="00516623">
        <w:t xml:space="preserve"> </w:t>
      </w:r>
      <w:r w:rsidR="004673E8" w:rsidRPr="00D6659E">
        <w:t>required organisational accreditations and / or certifications</w:t>
      </w:r>
      <w:r w:rsidRPr="00D6659E">
        <w:t>;</w:t>
      </w:r>
    </w:p>
    <w:p w14:paraId="0BEBE143" w14:textId="6AB11996" w:rsidR="00A60D87" w:rsidRPr="00D6659E" w:rsidRDefault="00A60D87" w:rsidP="00530C31">
      <w:pPr>
        <w:pStyle w:val="SOWSubL1-ASDEFCON"/>
      </w:pPr>
      <w:r w:rsidRPr="00D6659E">
        <w:t xml:space="preserve">the </w:t>
      </w:r>
      <w:r w:rsidR="00BD0B94" w:rsidRPr="00D6659E">
        <w:t>Contractor</w:t>
      </w:r>
      <w:r w:rsidR="00BD0B94">
        <w:t>’s</w:t>
      </w:r>
      <w:r w:rsidR="00BD0B94" w:rsidRPr="00D6659E">
        <w:t xml:space="preserve"> </w:t>
      </w:r>
      <w:r w:rsidR="00563725">
        <w:t xml:space="preserve">overall </w:t>
      </w:r>
      <w:r w:rsidRPr="00D6659E">
        <w:t>strategy, methodology and processes to validate Technical Data, including an indicative schedule and standards to be used; and</w:t>
      </w:r>
    </w:p>
    <w:p w14:paraId="732D80CF" w14:textId="1C148759" w:rsidR="00A60D87" w:rsidRPr="00D6659E" w:rsidRDefault="00A60D87" w:rsidP="00530C31">
      <w:pPr>
        <w:pStyle w:val="SOWSubL1-ASDEFCON"/>
      </w:pPr>
      <w:r w:rsidRPr="00D6659E">
        <w:t xml:space="preserve">the </w:t>
      </w:r>
      <w:r w:rsidR="00F818DB">
        <w:t xml:space="preserve">Contractor’s </w:t>
      </w:r>
      <w:r w:rsidR="00D4345E">
        <w:t>strategy and</w:t>
      </w:r>
      <w:r w:rsidR="00D4345E" w:rsidRPr="00D6659E">
        <w:t xml:space="preserve"> methodology </w:t>
      </w:r>
      <w:r w:rsidRPr="00D6659E">
        <w:t>for assist</w:t>
      </w:r>
      <w:r w:rsidR="00F818DB">
        <w:t>ing</w:t>
      </w:r>
      <w:r w:rsidRPr="00D6659E">
        <w:t xml:space="preserve"> the Commonwealth </w:t>
      </w:r>
      <w:r w:rsidR="0030248A">
        <w:t>to</w:t>
      </w:r>
      <w:r w:rsidRPr="00D6659E">
        <w:t xml:space="preserve"> verify Technical Data.</w:t>
      </w:r>
    </w:p>
    <w:p w14:paraId="33B36B41" w14:textId="69C9E6ED" w:rsidR="00A60D87" w:rsidRPr="00D6659E" w:rsidRDefault="00A60D87" w:rsidP="00C06591">
      <w:pPr>
        <w:pStyle w:val="SOWHL3-ASDEFCON"/>
      </w:pPr>
      <w:r w:rsidRPr="00D6659E">
        <w:t>Technical Data Development –</w:t>
      </w:r>
      <w:r w:rsidR="00543B25">
        <w:t xml:space="preserve"> </w:t>
      </w:r>
      <w:r w:rsidR="00186802" w:rsidRPr="00D6659E">
        <w:t>Standards and Specifications</w:t>
      </w:r>
    </w:p>
    <w:p w14:paraId="05265F61" w14:textId="77777777" w:rsidR="00A60D87" w:rsidRPr="00D6659E" w:rsidRDefault="00186802" w:rsidP="00C06591">
      <w:pPr>
        <w:pStyle w:val="SOWTL4-ASDEFCON"/>
      </w:pPr>
      <w:r w:rsidRPr="00D6659E">
        <w:t>T</w:t>
      </w:r>
      <w:r w:rsidR="00A60D87" w:rsidRPr="00D6659E">
        <w:t>he TDP shall describe:</w:t>
      </w:r>
    </w:p>
    <w:p w14:paraId="2DC3B922" w14:textId="0E3E8583" w:rsidR="000B67DF" w:rsidRPr="00D6659E" w:rsidRDefault="000B67DF" w:rsidP="000B67DF">
      <w:pPr>
        <w:pStyle w:val="SOWSubL1-ASDEFCON"/>
      </w:pPr>
      <w:r w:rsidRPr="00D6659E">
        <w:t xml:space="preserve">the standards, by Technical Data category, for the preparation of Technical Data (refer clauses </w:t>
      </w:r>
      <w:r w:rsidRPr="00D6659E">
        <w:fldChar w:fldCharType="begin"/>
      </w:r>
      <w:r w:rsidRPr="00D6659E">
        <w:instrText xml:space="preserve"> REF _Ref520250049 \w \h </w:instrText>
      </w:r>
      <w:r w:rsidRPr="00D6659E">
        <w:fldChar w:fldCharType="separate"/>
      </w:r>
      <w:r w:rsidR="00AD5219">
        <w:t>6.2.6.2</w:t>
      </w:r>
      <w:r w:rsidRPr="00D6659E">
        <w:fldChar w:fldCharType="end"/>
      </w:r>
      <w:r w:rsidRPr="00D6659E">
        <w:t xml:space="preserve"> and </w:t>
      </w:r>
      <w:r w:rsidRPr="00D6659E">
        <w:fldChar w:fldCharType="begin"/>
      </w:r>
      <w:r w:rsidRPr="00D6659E">
        <w:instrText xml:space="preserve"> REF _Ref520250067 \w \h </w:instrText>
      </w:r>
      <w:r w:rsidRPr="00D6659E">
        <w:fldChar w:fldCharType="separate"/>
      </w:r>
      <w:r w:rsidR="00AD5219">
        <w:t>6.2.6.3</w:t>
      </w:r>
      <w:r w:rsidRPr="00D6659E">
        <w:fldChar w:fldCharType="end"/>
      </w:r>
      <w:r w:rsidRPr="00D6659E">
        <w:t xml:space="preserve"> of this DID);</w:t>
      </w:r>
    </w:p>
    <w:p w14:paraId="2C25B9A5" w14:textId="131A9A34" w:rsidR="00A60D87" w:rsidRPr="00D6659E" w:rsidRDefault="00A60D87" w:rsidP="00186D96">
      <w:pPr>
        <w:pStyle w:val="SOWSubL1-ASDEFCON"/>
      </w:pPr>
      <w:r w:rsidRPr="00D6659E">
        <w:t xml:space="preserve">the strategy, methodology and processes to validate that each data type complies with the relevant </w:t>
      </w:r>
      <w:r w:rsidR="00186802" w:rsidRPr="00D6659E">
        <w:t xml:space="preserve">Technical Data </w:t>
      </w:r>
      <w:r w:rsidRPr="00D6659E">
        <w:t>standard;</w:t>
      </w:r>
    </w:p>
    <w:p w14:paraId="3E4FCBA1" w14:textId="36C93178" w:rsidR="00A60D87" w:rsidRDefault="00A60D87" w:rsidP="00530C31">
      <w:pPr>
        <w:pStyle w:val="SOWSubL1-ASDEFCON"/>
      </w:pPr>
      <w:r w:rsidRPr="00D6659E">
        <w:t xml:space="preserve">the strategy, methodology and processes for the Contractor to convert any Technical Data that </w:t>
      </w:r>
      <w:r w:rsidR="00186802" w:rsidRPr="00D6659E">
        <w:t xml:space="preserve">currently </w:t>
      </w:r>
      <w:r w:rsidRPr="00D6659E">
        <w:t xml:space="preserve">exists in formats </w:t>
      </w:r>
      <w:r w:rsidR="00186802" w:rsidRPr="00D6659E">
        <w:t xml:space="preserve">that do not comply with the standards and specifications identified at Annex A </w:t>
      </w:r>
      <w:r w:rsidRPr="00D6659E">
        <w:t>to formats</w:t>
      </w:r>
      <w:r w:rsidR="00186802" w:rsidRPr="00D6659E">
        <w:t xml:space="preserve"> that do comply</w:t>
      </w:r>
      <w:r w:rsidRPr="00D6659E">
        <w:t>;</w:t>
      </w:r>
    </w:p>
    <w:p w14:paraId="5F7B95D8" w14:textId="2B490C7D" w:rsidR="001B4B08" w:rsidRPr="00D6659E" w:rsidRDefault="001B4B08" w:rsidP="00D15688">
      <w:pPr>
        <w:pStyle w:val="Note-ASDEFCON"/>
        <w:keepNext/>
      </w:pPr>
      <w:r>
        <w:t xml:space="preserve">Note: </w:t>
      </w:r>
      <w:r w:rsidR="00D92167">
        <w:t xml:space="preserve"> </w:t>
      </w:r>
      <w:r>
        <w:t>‘Business Rules’ in the following clause has the meaning given in DEF(AUST)IPS-5630.</w:t>
      </w:r>
    </w:p>
    <w:p w14:paraId="12FFD0B0" w14:textId="486390D7" w:rsidR="00312667" w:rsidRPr="00312667" w:rsidRDefault="00312667" w:rsidP="000A22BD">
      <w:pPr>
        <w:pStyle w:val="SOWSubL1-ASDEFCON"/>
      </w:pPr>
      <w:r w:rsidRPr="00312667">
        <w:rPr>
          <w:color w:val="000000" w:themeColor="text1"/>
        </w:rPr>
        <w:t xml:space="preserve">for Technical Data that is produced as </w:t>
      </w:r>
      <w:r w:rsidR="00762CBF" w:rsidRPr="00312667">
        <w:rPr>
          <w:color w:val="000000" w:themeColor="text1"/>
        </w:rPr>
        <w:t xml:space="preserve">Common Source Database </w:t>
      </w:r>
      <w:r w:rsidR="00352C26">
        <w:rPr>
          <w:color w:val="000000" w:themeColor="text1"/>
        </w:rPr>
        <w:t>(CSDB)</w:t>
      </w:r>
      <w:r w:rsidR="00352C26" w:rsidRPr="00312667">
        <w:rPr>
          <w:color w:val="000000" w:themeColor="text1"/>
        </w:rPr>
        <w:t xml:space="preserve"> </w:t>
      </w:r>
      <w:r w:rsidR="00762CBF" w:rsidRPr="00312667">
        <w:rPr>
          <w:color w:val="000000" w:themeColor="text1"/>
        </w:rPr>
        <w:t>Objects</w:t>
      </w:r>
      <w:r w:rsidR="00762CBF">
        <w:rPr>
          <w:color w:val="000000" w:themeColor="text1"/>
        </w:rPr>
        <w:t xml:space="preserve"> </w:t>
      </w:r>
      <w:r w:rsidRPr="00312667">
        <w:rPr>
          <w:color w:val="000000" w:themeColor="text1"/>
        </w:rPr>
        <w:t xml:space="preserve">in accordance with DEF(AUST)IPS-5630 and S1000D™, the methodology and processes to validate that the structure and the set of eXtensible Markup Language (XML) accords with the </w:t>
      </w:r>
      <w:r w:rsidR="001B4B08">
        <w:rPr>
          <w:color w:val="000000" w:themeColor="text1"/>
        </w:rPr>
        <w:t xml:space="preserve">required </w:t>
      </w:r>
      <w:r w:rsidR="001B4B08" w:rsidRPr="00C06E5B">
        <w:rPr>
          <w:color w:val="000000" w:themeColor="text1"/>
        </w:rPr>
        <w:t>Business Rules</w:t>
      </w:r>
      <w:r>
        <w:rPr>
          <w:color w:val="000000" w:themeColor="text1"/>
        </w:rPr>
        <w:t>;</w:t>
      </w:r>
    </w:p>
    <w:p w14:paraId="1643AD6B" w14:textId="6B7D5DB2" w:rsidR="00A60D87" w:rsidRPr="00D6659E" w:rsidRDefault="00A60D87" w:rsidP="000A22BD">
      <w:pPr>
        <w:pStyle w:val="SOWSubL1-ASDEFCON"/>
      </w:pPr>
      <w:r w:rsidRPr="00D6659E">
        <w:t>for Technical Data that is produced in</w:t>
      </w:r>
      <w:r w:rsidR="00ED1087" w:rsidRPr="00D6659E">
        <w:t xml:space="preserve"> accordance with </w:t>
      </w:r>
      <w:r w:rsidR="00122385">
        <w:t xml:space="preserve">legacy standards (eg, </w:t>
      </w:r>
      <w:r w:rsidR="00ED1087" w:rsidRPr="00D6659E">
        <w:t>DEF(AUST)5629</w:t>
      </w:r>
      <w:r w:rsidR="009F2BDF">
        <w:t>C</w:t>
      </w:r>
      <w:r w:rsidR="00122385">
        <w:t>)</w:t>
      </w:r>
      <w:r w:rsidRPr="00D6659E">
        <w:t>, the methodology and processes to validate that the structure and set of the Standard Generalised Markup Language (SGML) tagging accor</w:t>
      </w:r>
      <w:r w:rsidR="00ED1087" w:rsidRPr="00D6659E">
        <w:t xml:space="preserve">ds </w:t>
      </w:r>
      <w:r w:rsidR="00410F18">
        <w:t>to</w:t>
      </w:r>
      <w:r w:rsidR="00410F18" w:rsidRPr="00D6659E">
        <w:t xml:space="preserve"> </w:t>
      </w:r>
      <w:r w:rsidR="00ED1087" w:rsidRPr="00D6659E">
        <w:t>the Document Type De</w:t>
      </w:r>
      <w:r w:rsidR="00D6659E" w:rsidRPr="00D6659E">
        <w:t>fini</w:t>
      </w:r>
      <w:r w:rsidRPr="00D6659E">
        <w:t xml:space="preserve">tion (DTD) </w:t>
      </w:r>
      <w:r w:rsidR="005E3CB8">
        <w:t xml:space="preserve">detailed </w:t>
      </w:r>
      <w:r w:rsidR="00410F18">
        <w:t>in</w:t>
      </w:r>
      <w:r w:rsidR="00ED1087" w:rsidRPr="00D6659E">
        <w:t xml:space="preserve"> DEF(AUST)</w:t>
      </w:r>
      <w:r w:rsidR="00122385">
        <w:t>IP-</w:t>
      </w:r>
      <w:r w:rsidR="00ED1087" w:rsidRPr="00D6659E">
        <w:t>56</w:t>
      </w:r>
      <w:r w:rsidR="00122385">
        <w:t>30</w:t>
      </w:r>
      <w:r w:rsidRPr="00D6659E">
        <w:t>;</w:t>
      </w:r>
      <w:r w:rsidR="00AE5B92" w:rsidRPr="00312667">
        <w:rPr>
          <w:color w:val="000000" w:themeColor="text1"/>
        </w:rPr>
        <w:t xml:space="preserve"> </w:t>
      </w:r>
      <w:r w:rsidRPr="00D6659E">
        <w:t>and</w:t>
      </w:r>
    </w:p>
    <w:p w14:paraId="3D6091C0" w14:textId="1728FD52" w:rsidR="00A60D87" w:rsidRPr="00D6659E" w:rsidRDefault="00A60D87" w:rsidP="00530C31">
      <w:pPr>
        <w:pStyle w:val="SOWSubL1-ASDEFCON"/>
      </w:pPr>
      <w:r w:rsidRPr="00D6659E">
        <w:t xml:space="preserve">the methodology to validate that data file formats comply with </w:t>
      </w:r>
      <w:r w:rsidR="008A59FB" w:rsidRPr="00D6659E">
        <w:t xml:space="preserve">the applicable standards </w:t>
      </w:r>
      <w:r w:rsidR="00014E96">
        <w:t xml:space="preserve">used </w:t>
      </w:r>
      <w:r w:rsidR="008A59FB" w:rsidRPr="00D6659E">
        <w:t>for data exchange</w:t>
      </w:r>
      <w:r w:rsidRPr="00D6659E">
        <w:t xml:space="preserve"> and the methodology to validate the data file interpreters (eg, viewing tools) where they are provided as part of the Contract deliverables, including:</w:t>
      </w:r>
    </w:p>
    <w:p w14:paraId="3CC44F36" w14:textId="77777777" w:rsidR="00A60D87" w:rsidRPr="00D6659E" w:rsidRDefault="00A60D87" w:rsidP="002F1C4A">
      <w:pPr>
        <w:pStyle w:val="SOWSubL2-ASDEFCON"/>
      </w:pPr>
      <w:r w:rsidRPr="00D6659E">
        <w:t>the processes and timeframes for conducting compliance testing; and</w:t>
      </w:r>
    </w:p>
    <w:p w14:paraId="521FAA00" w14:textId="77777777" w:rsidR="00A60D87" w:rsidRPr="00D6659E" w:rsidRDefault="00A60D87" w:rsidP="002F1C4A">
      <w:pPr>
        <w:pStyle w:val="SOWSubL2-ASDEFCON"/>
      </w:pPr>
      <w:r w:rsidRPr="00D6659E">
        <w:t>details pertaining to whether the Contractor proposes to conduct the testing using an internationally recognised testing authority, a central body, or an agency sub-contracted by the central body.</w:t>
      </w:r>
    </w:p>
    <w:p w14:paraId="23C9A49C" w14:textId="7DEA3772" w:rsidR="00A60D87" w:rsidRPr="00D6659E" w:rsidRDefault="00A60D87" w:rsidP="00C06591">
      <w:pPr>
        <w:pStyle w:val="SOWTL4-ASDEFCON"/>
      </w:pPr>
      <w:bookmarkStart w:id="11" w:name="_Ref520250049"/>
      <w:r w:rsidRPr="00D6659E">
        <w:t xml:space="preserve">For each of the Technical Data categories identified under clause </w:t>
      </w:r>
      <w:r w:rsidRPr="00D6659E">
        <w:fldChar w:fldCharType="begin"/>
      </w:r>
      <w:r w:rsidRPr="00D6659E">
        <w:instrText xml:space="preserve"> REF _Ref520249612 \w \h </w:instrText>
      </w:r>
      <w:r w:rsidRPr="00D6659E">
        <w:fldChar w:fldCharType="separate"/>
      </w:r>
      <w:r w:rsidR="00AD5219">
        <w:t>6.2.4.1a</w:t>
      </w:r>
      <w:r w:rsidRPr="00D6659E">
        <w:fldChar w:fldCharType="end"/>
      </w:r>
      <w:r w:rsidRPr="00D6659E">
        <w:t xml:space="preserve">, the TDP shall identify the </w:t>
      </w:r>
      <w:r w:rsidR="00186802" w:rsidRPr="00D6659E">
        <w:t xml:space="preserve">Technical Data </w:t>
      </w:r>
      <w:r w:rsidRPr="00D6659E">
        <w:t xml:space="preserve">standards </w:t>
      </w:r>
      <w:r w:rsidR="00186802" w:rsidRPr="00D6659E">
        <w:t xml:space="preserve">and specifications </w:t>
      </w:r>
      <w:r w:rsidRPr="00D6659E">
        <w:t>to be applied</w:t>
      </w:r>
      <w:r w:rsidR="00186802" w:rsidRPr="00D6659E">
        <w:t>,</w:t>
      </w:r>
      <w:r w:rsidRPr="00D6659E">
        <w:t xml:space="preserve"> using the following descriptors:</w:t>
      </w:r>
      <w:bookmarkEnd w:id="11"/>
    </w:p>
    <w:p w14:paraId="09BCA9A6" w14:textId="77777777" w:rsidR="00A60D87" w:rsidRPr="00D6659E" w:rsidRDefault="00A60D87" w:rsidP="00186D96">
      <w:pPr>
        <w:pStyle w:val="SOWSubL1-ASDEFCON"/>
      </w:pPr>
      <w:r w:rsidRPr="00D6659E">
        <w:rPr>
          <w:b/>
          <w:i/>
        </w:rPr>
        <w:t>Primary Compliant Formats</w:t>
      </w:r>
      <w:r w:rsidRPr="00D6659E">
        <w:t xml:space="preserve"> – </w:t>
      </w:r>
      <w:r w:rsidR="009A2334" w:rsidRPr="00D6659E">
        <w:t xml:space="preserve">digital </w:t>
      </w:r>
      <w:r w:rsidRPr="00D6659E">
        <w:t>formats that are compatible with the Commonwealth’s policies and business practices;</w:t>
      </w:r>
    </w:p>
    <w:p w14:paraId="25C508E4" w14:textId="77777777" w:rsidR="00A60D87" w:rsidRPr="00D6659E" w:rsidRDefault="00A60D87" w:rsidP="00530C31">
      <w:pPr>
        <w:pStyle w:val="SOWSubL1-ASDEFCON"/>
      </w:pPr>
      <w:r w:rsidRPr="00D6659E">
        <w:rPr>
          <w:b/>
          <w:i/>
        </w:rPr>
        <w:t>Alternative Compliant Formats</w:t>
      </w:r>
      <w:r w:rsidRPr="00D6659E">
        <w:t xml:space="preserve"> – </w:t>
      </w:r>
      <w:r w:rsidR="009A2334" w:rsidRPr="00D6659E">
        <w:t xml:space="preserve">digital </w:t>
      </w:r>
      <w:r w:rsidRPr="00D6659E">
        <w:t>formats that are not current Commonwealth policy or business policy, but may be considered on a case-by-case basis, depending upon the data type, Life Cycle Cost (LCC) considerations, intended management strategy, and application of the data;</w:t>
      </w:r>
    </w:p>
    <w:p w14:paraId="12F2E687" w14:textId="77777777" w:rsidR="00A60D87" w:rsidRPr="00D6659E" w:rsidRDefault="00A60D87" w:rsidP="00530C31">
      <w:pPr>
        <w:pStyle w:val="SOWSubL1-ASDEFCON"/>
      </w:pPr>
      <w:r w:rsidRPr="00D6659E">
        <w:rPr>
          <w:b/>
          <w:i/>
        </w:rPr>
        <w:t>Acceptable Non-</w:t>
      </w:r>
      <w:r w:rsidR="00186802" w:rsidRPr="00D6659E">
        <w:rPr>
          <w:b/>
          <w:i/>
        </w:rPr>
        <w:t xml:space="preserve">Compliant </w:t>
      </w:r>
      <w:r w:rsidRPr="00D6659E">
        <w:rPr>
          <w:b/>
          <w:i/>
        </w:rPr>
        <w:t>Formats</w:t>
      </w:r>
      <w:r w:rsidRPr="00D6659E">
        <w:t xml:space="preserve"> – </w:t>
      </w:r>
      <w:r w:rsidR="009A2334" w:rsidRPr="00D6659E">
        <w:t xml:space="preserve">digital </w:t>
      </w:r>
      <w:r w:rsidRPr="00D6659E">
        <w:t>formats that may be considered by the Commonwealth, depending on the data type, LCC considerations, intended management strategy, and application of the data; and</w:t>
      </w:r>
    </w:p>
    <w:p w14:paraId="0B827867" w14:textId="77777777" w:rsidR="00A60D87" w:rsidRPr="00D6659E" w:rsidRDefault="00A60D87" w:rsidP="00530C31">
      <w:pPr>
        <w:pStyle w:val="SOWSubL1-ASDEFCON"/>
      </w:pPr>
      <w:r w:rsidRPr="00D6659E">
        <w:rPr>
          <w:b/>
          <w:i/>
        </w:rPr>
        <w:t>Formats that are not Suitable</w:t>
      </w:r>
      <w:r w:rsidRPr="00D6659E">
        <w:t xml:space="preserve"> – </w:t>
      </w:r>
      <w:r w:rsidR="009A2334" w:rsidRPr="00D6659E">
        <w:t xml:space="preserve">proprietary </w:t>
      </w:r>
      <w:r w:rsidRPr="00D6659E">
        <w:t xml:space="preserve">digital formats that shall not be considered for delivery, except where the application is in current use in the Commonwealth and the cost-benefit analysis justifies delivery in </w:t>
      </w:r>
      <w:r w:rsidR="00186802" w:rsidRPr="00D6659E">
        <w:t>these</w:t>
      </w:r>
      <w:r w:rsidRPr="00D6659E">
        <w:t xml:space="preserve"> formats.</w:t>
      </w:r>
    </w:p>
    <w:p w14:paraId="2751B31A" w14:textId="77777777" w:rsidR="00A60D87" w:rsidRPr="00D6659E" w:rsidRDefault="00A60D87" w:rsidP="00C06591">
      <w:pPr>
        <w:pStyle w:val="SOWTL4-ASDEFCON"/>
      </w:pPr>
      <w:bookmarkStart w:id="12" w:name="_Ref520250067"/>
      <w:r w:rsidRPr="00D6659E">
        <w:t xml:space="preserve">In applying the descriptors identified in the preceding clause, the TDP shall take into consideration that the Commonwealth currently utilises the </w:t>
      </w:r>
      <w:r w:rsidR="0011768D" w:rsidRPr="00D6659E">
        <w:t>Technical Data</w:t>
      </w:r>
      <w:r w:rsidR="00186802" w:rsidRPr="00D6659E">
        <w:t xml:space="preserve"> </w:t>
      </w:r>
      <w:r w:rsidRPr="00D6659E">
        <w:t xml:space="preserve">standards </w:t>
      </w:r>
      <w:r w:rsidR="00186802" w:rsidRPr="00D6659E">
        <w:t xml:space="preserve">and specifications </w:t>
      </w:r>
      <w:r w:rsidRPr="00D6659E">
        <w:t>identified at Annex A to this DID.</w:t>
      </w:r>
    </w:p>
    <w:bookmarkEnd w:id="12"/>
    <w:p w14:paraId="0450C251" w14:textId="77777777" w:rsidR="00A60D87" w:rsidRPr="00D6659E" w:rsidRDefault="00A60D87" w:rsidP="00C06591">
      <w:pPr>
        <w:pStyle w:val="SOWHL3-ASDEFCON"/>
      </w:pPr>
      <w:r w:rsidRPr="00D6659E">
        <w:t>Technical Data Development – Publications</w:t>
      </w:r>
    </w:p>
    <w:p w14:paraId="293B570C" w14:textId="77777777" w:rsidR="00A60D87" w:rsidRPr="00D6659E" w:rsidRDefault="00A60D87" w:rsidP="00C06591">
      <w:pPr>
        <w:pStyle w:val="SOWTL4-ASDEFCON"/>
      </w:pPr>
      <w:r w:rsidRPr="00D6659E">
        <w:t>The TDP shall describe:</w:t>
      </w:r>
    </w:p>
    <w:p w14:paraId="648734FC" w14:textId="77777777" w:rsidR="00A60D87" w:rsidRPr="00D6659E" w:rsidRDefault="00A60D87" w:rsidP="00186D96">
      <w:pPr>
        <w:pStyle w:val="SOWSubL1-ASDEFCON"/>
      </w:pPr>
      <w:r w:rsidRPr="00D6659E">
        <w:t>the strategy, methodology, processes, and standards associated with the identification, development and delivery of publications;</w:t>
      </w:r>
    </w:p>
    <w:p w14:paraId="32088848" w14:textId="657E95F6" w:rsidR="00A60D87" w:rsidRPr="00D6659E" w:rsidRDefault="00A60D87" w:rsidP="00530C31">
      <w:pPr>
        <w:pStyle w:val="SOWSubL1-ASDEFCON"/>
      </w:pPr>
      <w:r w:rsidRPr="00D6659E">
        <w:t>the strategy</w:t>
      </w:r>
      <w:r w:rsidR="007E5671">
        <w:t>, methodology and processes</w:t>
      </w:r>
      <w:r w:rsidRPr="00D6659E">
        <w:t xml:space="preserve"> for validating the publications for readability, technical accuracy and grammatical correctness;</w:t>
      </w:r>
    </w:p>
    <w:p w14:paraId="0C60F8BE" w14:textId="77777777" w:rsidR="00A60D87" w:rsidRPr="00D6659E" w:rsidRDefault="00A60D87" w:rsidP="00530C31">
      <w:pPr>
        <w:pStyle w:val="SOWSubL1-ASDEFCON"/>
      </w:pPr>
      <w:r w:rsidRPr="00D6659E">
        <w:t>the Contractor’s internal review and approval processes and procedures for publications prior to release to the Commonwealth, including in</w:t>
      </w:r>
      <w:r w:rsidRPr="00D6659E">
        <w:noBreakHyphen/>
        <w:t>process reviews, controls, and schedules;</w:t>
      </w:r>
    </w:p>
    <w:p w14:paraId="7F33488B" w14:textId="77777777" w:rsidR="00A60D87" w:rsidRPr="00D6659E" w:rsidRDefault="00A60D87" w:rsidP="00530C31">
      <w:pPr>
        <w:pStyle w:val="SOWSubL1-ASDEFCON"/>
      </w:pPr>
      <w:r w:rsidRPr="00D6659E">
        <w:t>the methodology for handling routine and priority changes and supplements;</w:t>
      </w:r>
    </w:p>
    <w:p w14:paraId="6D72ED30" w14:textId="77777777" w:rsidR="00A60D87" w:rsidRPr="00D6659E" w:rsidRDefault="00A60D87" w:rsidP="00530C31">
      <w:pPr>
        <w:pStyle w:val="SOWSubL1-ASDEFCON"/>
      </w:pPr>
      <w:r w:rsidRPr="00D6659E">
        <w:t>the strategy and methodology for assessing the suitability of existing Commonwealth publications, if applicable; and</w:t>
      </w:r>
    </w:p>
    <w:p w14:paraId="6D022B78" w14:textId="77777777" w:rsidR="00A60D87" w:rsidRPr="00D6659E" w:rsidRDefault="00A60D87" w:rsidP="00530C31">
      <w:pPr>
        <w:pStyle w:val="SOWSubL1-ASDEFCON"/>
      </w:pPr>
      <w:r w:rsidRPr="00D6659E">
        <w:t>the procedures to identify the amendments required to existing publications and the management of amendment incorporation.</w:t>
      </w:r>
    </w:p>
    <w:p w14:paraId="074A7D21" w14:textId="46C39C35" w:rsidR="00A60D87" w:rsidRPr="00D6659E" w:rsidRDefault="00A60D87" w:rsidP="00C06591">
      <w:pPr>
        <w:pStyle w:val="SOWHL3-ASDEFCON"/>
      </w:pPr>
      <w:r w:rsidRPr="00D6659E">
        <w:t>Technical Data Development –</w:t>
      </w:r>
      <w:r w:rsidR="00560DF6">
        <w:t xml:space="preserve"> </w:t>
      </w:r>
      <w:r w:rsidR="00137BF9">
        <w:t>S1000D</w:t>
      </w:r>
      <w:r w:rsidR="00162EE3" w:rsidRPr="00D6659E">
        <w:t xml:space="preserve"> Technical </w:t>
      </w:r>
      <w:r w:rsidR="00137BF9">
        <w:t>Data</w:t>
      </w:r>
    </w:p>
    <w:p w14:paraId="4FAF0912" w14:textId="0241C902" w:rsidR="00A60D87" w:rsidRPr="00D6659E" w:rsidRDefault="00A60D87" w:rsidP="00C06591">
      <w:pPr>
        <w:pStyle w:val="SOWTL4-ASDEFCON"/>
      </w:pPr>
      <w:r w:rsidRPr="00D6659E">
        <w:t xml:space="preserve">If </w:t>
      </w:r>
      <w:r w:rsidR="00137BF9">
        <w:t>S1000D Technical Data is</w:t>
      </w:r>
      <w:r w:rsidR="00ED1087" w:rsidRPr="00D6659E">
        <w:t xml:space="preserve"> </w:t>
      </w:r>
      <w:r w:rsidRPr="00D6659E">
        <w:t>applicable</w:t>
      </w:r>
      <w:r w:rsidR="00ED1087" w:rsidRPr="00D6659E">
        <w:t xml:space="preserve"> to the Contract</w:t>
      </w:r>
      <w:r w:rsidRPr="00D6659E">
        <w:t>, the TDP shall describe:</w:t>
      </w:r>
    </w:p>
    <w:p w14:paraId="08FBC638" w14:textId="04CF088E" w:rsidR="00A60D87" w:rsidRPr="00D6659E" w:rsidRDefault="00A60D87" w:rsidP="00186D96">
      <w:pPr>
        <w:pStyle w:val="SOWSubL1-ASDEFCON"/>
      </w:pPr>
      <w:r w:rsidRPr="00D6659E">
        <w:t xml:space="preserve">the Contractor’s strategy, methodology, and processes for the development of </w:t>
      </w:r>
      <w:r w:rsidR="00137BF9">
        <w:t>S1000D Technical Data</w:t>
      </w:r>
      <w:r w:rsidR="001F74BB">
        <w:t>,</w:t>
      </w:r>
      <w:r w:rsidR="00581B6E">
        <w:t xml:space="preserve"> </w:t>
      </w:r>
      <w:r w:rsidR="001F74BB">
        <w:t>in accordance</w:t>
      </w:r>
      <w:r w:rsidR="00581B6E">
        <w:t xml:space="preserve"> with the Business Rules </w:t>
      </w:r>
      <w:r w:rsidR="00E2013A">
        <w:t>defined</w:t>
      </w:r>
      <w:r w:rsidR="001F74BB">
        <w:t xml:space="preserve"> in </w:t>
      </w:r>
      <w:r w:rsidR="00E2013A">
        <w:t xml:space="preserve">accordance with </w:t>
      </w:r>
      <w:r w:rsidR="001F74BB">
        <w:t xml:space="preserve">clause </w:t>
      </w:r>
      <w:r w:rsidR="001F74BB">
        <w:fldChar w:fldCharType="begin"/>
      </w:r>
      <w:r w:rsidR="001F74BB">
        <w:instrText xml:space="preserve"> REF _Ref94161773 \r \h </w:instrText>
      </w:r>
      <w:r w:rsidR="001F74BB">
        <w:fldChar w:fldCharType="separate"/>
      </w:r>
      <w:r w:rsidR="00AD5219">
        <w:t>6.2.8.2</w:t>
      </w:r>
      <w:r w:rsidR="001F74BB">
        <w:fldChar w:fldCharType="end"/>
      </w:r>
      <w:r w:rsidRPr="00D6659E">
        <w:t>;</w:t>
      </w:r>
    </w:p>
    <w:p w14:paraId="3DEFFB2E" w14:textId="5FDA3D2F" w:rsidR="00A60D87" w:rsidRPr="00D6659E" w:rsidRDefault="00A60D87" w:rsidP="00530C31">
      <w:pPr>
        <w:pStyle w:val="SOWSubL1-ASDEFCON"/>
      </w:pPr>
      <w:r w:rsidRPr="00D6659E">
        <w:t xml:space="preserve">the Contractor’s program of activities associated with the design, development, and delivery of </w:t>
      </w:r>
      <w:r w:rsidR="00B40A3A">
        <w:t xml:space="preserve">S1000D Technical Data </w:t>
      </w:r>
      <w:r w:rsidRPr="00D6659E">
        <w:t>(including cross-references to related activities in the CMS and in any subordinate schedules);</w:t>
      </w:r>
    </w:p>
    <w:p w14:paraId="16E03373" w14:textId="1DA74EBE" w:rsidR="00A60D87" w:rsidRPr="00D6659E" w:rsidRDefault="00A60D87" w:rsidP="00530C31">
      <w:pPr>
        <w:pStyle w:val="SOWSubL1-ASDEFCON"/>
      </w:pPr>
      <w:r w:rsidRPr="00D6659E">
        <w:t xml:space="preserve">the functionality of the </w:t>
      </w:r>
      <w:r w:rsidR="00B40A3A">
        <w:t>S1000D Technical Data</w:t>
      </w:r>
      <w:r w:rsidR="00162EE3" w:rsidRPr="00D6659E">
        <w:t xml:space="preserve"> IETPs</w:t>
      </w:r>
      <w:r w:rsidRPr="00D6659E">
        <w:t xml:space="preserve"> to be produced;</w:t>
      </w:r>
    </w:p>
    <w:p w14:paraId="3222779A" w14:textId="77777777" w:rsidR="00A60D87" w:rsidRPr="00D6659E" w:rsidRDefault="00A60D87" w:rsidP="00530C31">
      <w:pPr>
        <w:pStyle w:val="SOWSubL1-ASDEFCON"/>
      </w:pPr>
      <w:r w:rsidRPr="00D6659E">
        <w:t xml:space="preserve">the linkages with any Computer-Based Training </w:t>
      </w:r>
      <w:r w:rsidR="00ED1087" w:rsidRPr="00D6659E">
        <w:t>required</w:t>
      </w:r>
      <w:r w:rsidRPr="00D6659E">
        <w:t xml:space="preserve"> under the Contract;</w:t>
      </w:r>
    </w:p>
    <w:p w14:paraId="1887AE7E" w14:textId="47F59D16" w:rsidR="00FC6C62" w:rsidRDefault="00A60D87" w:rsidP="00FC6C62">
      <w:pPr>
        <w:pStyle w:val="SOWSubL1-ASDEFCON"/>
      </w:pPr>
      <w:r w:rsidRPr="00D6659E">
        <w:t xml:space="preserve">the Contractor’s strategy, methodology, processes, and program of activities for undertaking verification and validation of </w:t>
      </w:r>
      <w:r w:rsidR="00B40A3A">
        <w:t xml:space="preserve">S1000D Technical Data </w:t>
      </w:r>
      <w:r w:rsidRPr="00D6659E">
        <w:t>(cross-referenced to the</w:t>
      </w:r>
      <w:r w:rsidR="00805EAA">
        <w:t xml:space="preserve"> applicable</w:t>
      </w:r>
      <w:r w:rsidRPr="00D6659E">
        <w:t xml:space="preserve"> V&amp;V</w:t>
      </w:r>
      <w:r w:rsidR="00805EAA">
        <w:t xml:space="preserve"> program plans</w:t>
      </w:r>
      <w:r w:rsidRPr="00D6659E">
        <w:t>)</w:t>
      </w:r>
      <w:r w:rsidR="00805EAA">
        <w:t>;</w:t>
      </w:r>
    </w:p>
    <w:p w14:paraId="1D23A77B" w14:textId="34983174" w:rsidR="00FC6C62" w:rsidRPr="00D6659E" w:rsidRDefault="00FC6C62" w:rsidP="00FC6C62">
      <w:pPr>
        <w:pStyle w:val="SOWSubL1-ASDEFCON"/>
      </w:pPr>
      <w:r w:rsidRPr="00D6659E">
        <w:t xml:space="preserve">the Contractor’s proposed support strategy for the </w:t>
      </w:r>
      <w:r w:rsidR="00805EAA">
        <w:t>S1000D Technical Data</w:t>
      </w:r>
      <w:r w:rsidRPr="00D6659E">
        <w:t xml:space="preserve">, including the role and scope of the Commonwealth in the provision of </w:t>
      </w:r>
      <w:r>
        <w:t xml:space="preserve">in-service </w:t>
      </w:r>
      <w:r w:rsidRPr="00D6659E">
        <w:t>support</w:t>
      </w:r>
      <w:r w:rsidR="002C1D84">
        <w:t xml:space="preserve"> and </w:t>
      </w:r>
      <w:r w:rsidR="00C06E5B">
        <w:t xml:space="preserve">the proposed </w:t>
      </w:r>
      <w:r w:rsidR="002C1D84">
        <w:t>data exchange arrangements</w:t>
      </w:r>
      <w:r w:rsidR="00C06E5B">
        <w:t>,</w:t>
      </w:r>
      <w:r w:rsidR="002C1D84">
        <w:t xml:space="preserve"> </w:t>
      </w:r>
      <w:r w:rsidR="00C06E5B">
        <w:t xml:space="preserve">the </w:t>
      </w:r>
      <w:r w:rsidR="002C1D84">
        <w:t xml:space="preserve">frequency of delivery </w:t>
      </w:r>
      <w:r w:rsidR="00006712">
        <w:t xml:space="preserve">for </w:t>
      </w:r>
      <w:r w:rsidR="00762CBF">
        <w:t xml:space="preserve">regular </w:t>
      </w:r>
      <w:r w:rsidR="00006712">
        <w:t>updates,</w:t>
      </w:r>
      <w:r w:rsidR="00762CBF">
        <w:t xml:space="preserve"> and the approach to be implemented for urgent releases</w:t>
      </w:r>
      <w:r w:rsidRPr="00D6659E">
        <w:t>; and</w:t>
      </w:r>
    </w:p>
    <w:p w14:paraId="64A3D4F0" w14:textId="1F659422" w:rsidR="00A60D87" w:rsidRDefault="002C1D84" w:rsidP="00530C31">
      <w:pPr>
        <w:pStyle w:val="SOWSubL1-ASDEFCON"/>
      </w:pPr>
      <w:r>
        <w:t>the methods of data exchange and transfer under the Contract</w:t>
      </w:r>
      <w:r w:rsidR="00522AAF">
        <w:t>, including data transfer points</w:t>
      </w:r>
      <w:r>
        <w:t>, in accordance with DEF(AUST)IPS-5630 or as otherwise agreed by the Commonwealth.</w:t>
      </w:r>
    </w:p>
    <w:p w14:paraId="5881595E" w14:textId="0F03FFB6" w:rsidR="001F74BB" w:rsidRDefault="001F74BB" w:rsidP="001F74BB">
      <w:pPr>
        <w:pStyle w:val="SOWTL4-ASDEFCON"/>
      </w:pPr>
      <w:bookmarkStart w:id="13" w:name="_Ref94161773"/>
      <w:r>
        <w:t>The TDP shall</w:t>
      </w:r>
      <w:r w:rsidR="000C4BFE">
        <w:t xml:space="preserve"> include</w:t>
      </w:r>
      <w:r w:rsidR="008B1121">
        <w:t xml:space="preserve"> </w:t>
      </w:r>
      <w:r w:rsidR="00986B20">
        <w:t>(</w:t>
      </w:r>
      <w:r w:rsidR="008B1121">
        <w:t>as an annex</w:t>
      </w:r>
      <w:r w:rsidR="00986B20">
        <w:t>)</w:t>
      </w:r>
      <w:r w:rsidR="008B1121">
        <w:t xml:space="preserve"> </w:t>
      </w:r>
      <w:r w:rsidR="00A95BA6">
        <w:t>a</w:t>
      </w:r>
      <w:r w:rsidR="0079700C">
        <w:t xml:space="preserve"> Business Rules </w:t>
      </w:r>
      <w:r w:rsidR="00A95BA6">
        <w:t>Index</w:t>
      </w:r>
      <w:r w:rsidR="00986B20">
        <w:t>,</w:t>
      </w:r>
      <w:r w:rsidR="008B1121">
        <w:t xml:space="preserve"> </w:t>
      </w:r>
      <w:r w:rsidR="00A95BA6">
        <w:t>based</w:t>
      </w:r>
      <w:r w:rsidR="0079700C">
        <w:t xml:space="preserve"> on Annex B to DEF(AUST)IPS-5630</w:t>
      </w:r>
      <w:r w:rsidR="00986B20">
        <w:t>,</w:t>
      </w:r>
      <w:r w:rsidR="00A95BA6">
        <w:t xml:space="preserve"> </w:t>
      </w:r>
      <w:r w:rsidR="008B1121">
        <w:t xml:space="preserve">which </w:t>
      </w:r>
      <w:r w:rsidR="00996006">
        <w:t>includes</w:t>
      </w:r>
      <w:r>
        <w:t>:</w:t>
      </w:r>
    </w:p>
    <w:p w14:paraId="51F8F2CA" w14:textId="1E3CA742" w:rsidR="001F74BB" w:rsidRDefault="000C4BFE" w:rsidP="00EB2B18">
      <w:pPr>
        <w:pStyle w:val="SOWSubL1-ASDEFCON"/>
      </w:pPr>
      <w:r>
        <w:t xml:space="preserve">the </w:t>
      </w:r>
      <w:r w:rsidR="007426E2">
        <w:t xml:space="preserve">(common) </w:t>
      </w:r>
      <w:r w:rsidR="00EB2B18">
        <w:t>Defence Business Rules</w:t>
      </w:r>
      <w:r w:rsidR="00996006">
        <w:t xml:space="preserve"> specified in DEF(AUST)IPS</w:t>
      </w:r>
      <w:r w:rsidR="00996006">
        <w:noBreakHyphen/>
        <w:t>5630</w:t>
      </w:r>
      <w:r w:rsidR="00EB2B18">
        <w:t>;</w:t>
      </w:r>
    </w:p>
    <w:p w14:paraId="18698AFC" w14:textId="7C6E3A10" w:rsidR="00EB2B18" w:rsidRDefault="00E502DD" w:rsidP="00EB2B18">
      <w:pPr>
        <w:pStyle w:val="SOWSubL1-ASDEFCON"/>
      </w:pPr>
      <w:r>
        <w:t xml:space="preserve">any additional or modified </w:t>
      </w:r>
      <w:r w:rsidR="00350E7A">
        <w:t xml:space="preserve">Business Rules </w:t>
      </w:r>
      <w:r>
        <w:t>specified</w:t>
      </w:r>
      <w:r w:rsidR="00350E7A">
        <w:t xml:space="preserve"> at Annex A to the SOW</w:t>
      </w:r>
      <w:r w:rsidR="001B4B08">
        <w:t xml:space="preserve"> or in the ADF Service Publication standard(s) identified in the SOW</w:t>
      </w:r>
      <w:r w:rsidR="00350E7A">
        <w:t>; and</w:t>
      </w:r>
    </w:p>
    <w:p w14:paraId="2BB67B9D" w14:textId="0656F1DB" w:rsidR="00996006" w:rsidRDefault="00996006" w:rsidP="00996006">
      <w:pPr>
        <w:pStyle w:val="Note-ASDEFCON"/>
      </w:pPr>
      <w:r>
        <w:t>Note:  Commonwealth agreement to the Contractor-proposed BR</w:t>
      </w:r>
      <w:r w:rsidR="005A3316">
        <w:t>D</w:t>
      </w:r>
      <w:r>
        <w:t>P will be provided through Approval of the TDP.</w:t>
      </w:r>
    </w:p>
    <w:p w14:paraId="58B827B8" w14:textId="5336D3D1" w:rsidR="00350E7A" w:rsidRPr="00D6659E" w:rsidRDefault="00E502DD" w:rsidP="00EB2B18">
      <w:pPr>
        <w:pStyle w:val="SOWSubL1-ASDEFCON"/>
      </w:pPr>
      <w:r>
        <w:t xml:space="preserve">the </w:t>
      </w:r>
      <w:r w:rsidR="00A95BA6">
        <w:t xml:space="preserve">Business Rules Decision Points (BRDP) </w:t>
      </w:r>
      <w:r w:rsidR="00996006">
        <w:t xml:space="preserve">proposed by the Contractor </w:t>
      </w:r>
      <w:r w:rsidR="00986B20">
        <w:t>for those BRDP</w:t>
      </w:r>
      <w:r w:rsidR="008B1121">
        <w:t xml:space="preserve"> </w:t>
      </w:r>
      <w:r w:rsidR="009D15FB">
        <w:t>designated</w:t>
      </w:r>
      <w:r w:rsidR="000C4BFE">
        <w:t xml:space="preserve"> </w:t>
      </w:r>
      <w:r w:rsidR="008B1121">
        <w:t xml:space="preserve">in Annex B to DEF(AUST)IPS-5630 </w:t>
      </w:r>
      <w:r w:rsidR="000C4BFE">
        <w:t>as “Contractor to propose, Commonwealth to agree”</w:t>
      </w:r>
      <w:r>
        <w:t>.</w:t>
      </w:r>
    </w:p>
    <w:bookmarkEnd w:id="13"/>
    <w:p w14:paraId="7C2CF697" w14:textId="41D1076C" w:rsidR="00A60D87" w:rsidRPr="00D6659E" w:rsidRDefault="00A60D87" w:rsidP="00C06591">
      <w:pPr>
        <w:pStyle w:val="SOWHL3-ASDEFCON"/>
      </w:pPr>
      <w:r w:rsidRPr="00D6659E">
        <w:t>Technical Data Development – Engineering Drawings</w:t>
      </w:r>
    </w:p>
    <w:p w14:paraId="25AD287A" w14:textId="157AEF16" w:rsidR="00CD0498" w:rsidRDefault="00CD0498" w:rsidP="00560BE4">
      <w:pPr>
        <w:pStyle w:val="Note-ASDEFCON"/>
      </w:pPr>
      <w:r>
        <w:t>Note:</w:t>
      </w:r>
      <w:r w:rsidR="00FB25B8">
        <w:t xml:space="preserve"> </w:t>
      </w:r>
      <w:r>
        <w:t xml:space="preserve"> ‘Engineering drawings’ refers to </w:t>
      </w:r>
      <w:r w:rsidR="00960C43">
        <w:t>engineering design data for hardware</w:t>
      </w:r>
      <w:r w:rsidR="00960C43" w:rsidRPr="003307E2">
        <w:t xml:space="preserve"> </w:t>
      </w:r>
      <w:r w:rsidR="00960C43">
        <w:t xml:space="preserve">products of the Materiel System, including </w:t>
      </w:r>
      <w:r>
        <w:t xml:space="preserve">technical drawings and </w:t>
      </w:r>
      <w:r w:rsidR="00C10598">
        <w:t>data sets (eg, three-dimensional modelling and computer-aided design data).</w:t>
      </w:r>
    </w:p>
    <w:p w14:paraId="63FD0546" w14:textId="1E000020" w:rsidR="00A60D87" w:rsidRPr="00D6659E" w:rsidRDefault="00FC7C5E" w:rsidP="00C06591">
      <w:pPr>
        <w:pStyle w:val="SOWTL4-ASDEFCON"/>
      </w:pPr>
      <w:r w:rsidRPr="00D6659E">
        <w:t xml:space="preserve">The </w:t>
      </w:r>
      <w:r w:rsidR="00A60D87" w:rsidRPr="00D6659E">
        <w:t>TDP shall describe:</w:t>
      </w:r>
    </w:p>
    <w:p w14:paraId="17670A01" w14:textId="2ECA6463" w:rsidR="00347547" w:rsidRDefault="00347547" w:rsidP="00186D96">
      <w:pPr>
        <w:pStyle w:val="SOWSubL1-ASDEFCON"/>
      </w:pPr>
      <w:r w:rsidRPr="00D6659E">
        <w:t>the methodology</w:t>
      </w:r>
      <w:r>
        <w:t xml:space="preserve"> and</w:t>
      </w:r>
      <w:r w:rsidRPr="00D6659E">
        <w:t xml:space="preserve"> processes</w:t>
      </w:r>
      <w:r>
        <w:t xml:space="preserve"> to analyse the </w:t>
      </w:r>
      <w:r w:rsidR="007651AD">
        <w:t>requirement</w:t>
      </w:r>
      <w:r w:rsidR="00FC7C5E">
        <w:t>s</w:t>
      </w:r>
      <w:r w:rsidR="007651AD">
        <w:t xml:space="preserve"> for </w:t>
      </w:r>
      <w:r>
        <w:t>engineering drawings</w:t>
      </w:r>
      <w:r w:rsidR="00265BC0">
        <w:t>, including the applicable levels and categories of drawings,</w:t>
      </w:r>
      <w:r>
        <w:t xml:space="preserve"> required:</w:t>
      </w:r>
    </w:p>
    <w:p w14:paraId="38479831" w14:textId="77777777" w:rsidR="00347547" w:rsidRDefault="00347547" w:rsidP="00347547">
      <w:pPr>
        <w:pStyle w:val="SOWSubL2-ASDEFCON"/>
      </w:pPr>
      <w:r>
        <w:t>to support Contract activities, including Mandated System Reviews</w:t>
      </w:r>
      <w:r w:rsidRPr="00D6659E">
        <w:t>;</w:t>
      </w:r>
      <w:r>
        <w:t xml:space="preserve"> and</w:t>
      </w:r>
    </w:p>
    <w:p w14:paraId="2DA65C9B" w14:textId="423CCA59" w:rsidR="00347547" w:rsidRPr="00D6659E" w:rsidRDefault="00265BC0" w:rsidP="00347547">
      <w:pPr>
        <w:pStyle w:val="SOWSubL2-ASDEFCON"/>
      </w:pPr>
      <w:r>
        <w:t>to enable</w:t>
      </w:r>
      <w:r w:rsidR="00347547">
        <w:t xml:space="preserve"> the sustainment of the Materiel System;</w:t>
      </w:r>
    </w:p>
    <w:p w14:paraId="6A46D954" w14:textId="3E477DBC" w:rsidR="006E3B1E" w:rsidRDefault="00A60D87" w:rsidP="00186D96">
      <w:pPr>
        <w:pStyle w:val="SOWSubL1-ASDEFCON"/>
      </w:pPr>
      <w:r w:rsidRPr="00D6659E">
        <w:t>the strategy, methodology, processes, and standards associated with the development and delivery of engineering drawings</w:t>
      </w:r>
      <w:r w:rsidR="00E2013A">
        <w:t xml:space="preserve">, including the Contractor’s proposed tailoring and implementation of </w:t>
      </w:r>
      <w:r w:rsidR="00E2013A" w:rsidRPr="00D6659E">
        <w:t>DEF(AUST)</w:t>
      </w:r>
      <w:r w:rsidR="00E2013A">
        <w:t>CMTD-</w:t>
      </w:r>
      <w:r w:rsidR="00E2013A" w:rsidRPr="00D6659E">
        <w:t>5085</w:t>
      </w:r>
      <w:r w:rsidR="00E2013A">
        <w:t>C;</w:t>
      </w:r>
    </w:p>
    <w:p w14:paraId="77D1F751" w14:textId="5F639B9E" w:rsidR="00A60D87" w:rsidRPr="00D6659E" w:rsidRDefault="00A60D87" w:rsidP="00530C31">
      <w:pPr>
        <w:pStyle w:val="SOWSubL1-ASDEFCON"/>
      </w:pPr>
      <w:r w:rsidRPr="00D6659E">
        <w:t>the indexing method employed by the Contractor to manage and control the suite of engineering drawings;</w:t>
      </w:r>
    </w:p>
    <w:p w14:paraId="4D09C3A7" w14:textId="40FADDE8" w:rsidR="00A60D87" w:rsidRPr="00D6659E" w:rsidRDefault="00A60D87" w:rsidP="00530C31">
      <w:pPr>
        <w:pStyle w:val="SOWSubL1-ASDEFCON"/>
      </w:pPr>
      <w:r w:rsidRPr="00D6659E">
        <w:t>the strategy for validating the engineering drawings for technical accuracy;</w:t>
      </w:r>
    </w:p>
    <w:p w14:paraId="0AA3C6CC" w14:textId="44315C45" w:rsidR="00A60D87" w:rsidRPr="00D6659E" w:rsidRDefault="00A60D87" w:rsidP="00530C31">
      <w:pPr>
        <w:pStyle w:val="SOWSubL1-ASDEFCON"/>
      </w:pPr>
      <w:r w:rsidRPr="00D6659E">
        <w:t>the Contractor’s internal review and approval processes and procedures for engineering drawings prior to release to the Commonwealth, including in</w:t>
      </w:r>
      <w:r w:rsidRPr="00D6659E">
        <w:noBreakHyphen/>
        <w:t>process reviews, controls, and schedules; and</w:t>
      </w:r>
    </w:p>
    <w:p w14:paraId="480E2D84" w14:textId="2751B60F" w:rsidR="00A60D87" w:rsidRPr="00D6659E" w:rsidRDefault="00A60D87" w:rsidP="00530C31">
      <w:pPr>
        <w:pStyle w:val="SOWSubL1-ASDEFCON"/>
      </w:pPr>
      <w:r w:rsidRPr="00D6659E">
        <w:t>the methodology for handling routine and priority changes to engineering drawings.</w:t>
      </w:r>
    </w:p>
    <w:p w14:paraId="62F4FDA3" w14:textId="77777777" w:rsidR="00A60D87" w:rsidRPr="00D6659E" w:rsidRDefault="00A60D87" w:rsidP="00530C31">
      <w:pPr>
        <w:pStyle w:val="SOWSubL1-ASDEFCON"/>
        <w:sectPr w:rsidR="00A60D87" w:rsidRPr="00D6659E" w:rsidSect="00DC5633">
          <w:headerReference w:type="default" r:id="rId8"/>
          <w:footerReference w:type="default" r:id="rId9"/>
          <w:pgSz w:w="11906" w:h="16838" w:code="9"/>
          <w:pgMar w:top="1247" w:right="1417" w:bottom="567" w:left="1417" w:header="567" w:footer="567" w:gutter="0"/>
          <w:pgNumType w:start="1"/>
          <w:cols w:space="720"/>
          <w:docGrid w:linePitch="272"/>
        </w:sectPr>
      </w:pPr>
    </w:p>
    <w:p w14:paraId="6BB34A80" w14:textId="77777777" w:rsidR="00A60D87" w:rsidRPr="00D6659E" w:rsidRDefault="00A60D87" w:rsidP="00C06591">
      <w:pPr>
        <w:pStyle w:val="ASDEFCONTitle"/>
      </w:pPr>
      <w:r w:rsidRPr="00D6659E">
        <w:t xml:space="preserve">CURRENT COMMONWEALTH </w:t>
      </w:r>
      <w:r w:rsidR="00186802" w:rsidRPr="00D6659E">
        <w:t xml:space="preserve">TECHNICAL DATA </w:t>
      </w:r>
      <w:r w:rsidRPr="00D6659E">
        <w:t>STANDARDS</w:t>
      </w:r>
      <w:r w:rsidR="00186802" w:rsidRPr="00D6659E">
        <w:t xml:space="preserve"> AND SPECIFICATIONS</w:t>
      </w:r>
    </w:p>
    <w:p w14:paraId="583E0D1B" w14:textId="2425D4DC" w:rsidR="00A60D87" w:rsidRPr="00D6659E" w:rsidRDefault="00A60D87" w:rsidP="00C06591">
      <w:pPr>
        <w:pStyle w:val="NoteToDrafters-ASDEFCON"/>
      </w:pPr>
      <w:r w:rsidRPr="00D6659E">
        <w:t>Note to drafters</w:t>
      </w:r>
      <w:r w:rsidR="00ED1087" w:rsidRPr="00D6659E">
        <w:t xml:space="preserve">:  </w:t>
      </w:r>
      <w:r w:rsidR="00A94C5E">
        <w:t>A</w:t>
      </w:r>
      <w:r w:rsidRPr="00D6659E">
        <w:t xml:space="preserve">mend the following list to ensure that the standards align with current </w:t>
      </w:r>
      <w:r w:rsidR="00881F96">
        <w:t xml:space="preserve">Defence </w:t>
      </w:r>
      <w:r w:rsidRPr="00D6659E">
        <w:t>policy and the requirements of the project</w:t>
      </w:r>
      <w:r w:rsidR="00A94C5E">
        <w:t>, including any requirement to update legacy Technical Data</w:t>
      </w:r>
      <w:r w:rsidRPr="00D6659E">
        <w:t>.</w:t>
      </w:r>
    </w:p>
    <w:p w14:paraId="5F89A158" w14:textId="77777777" w:rsidR="00A60D87" w:rsidRPr="00D6659E" w:rsidRDefault="00A60D87" w:rsidP="00881F96">
      <w:pPr>
        <w:pStyle w:val="ATTANNLV1-ASDEFCON"/>
      </w:pPr>
      <w:r w:rsidRPr="00D6659E">
        <w:t>Technical Publications</w:t>
      </w:r>
    </w:p>
    <w:p w14:paraId="3DFF9352" w14:textId="77777777" w:rsidR="008A59FB" w:rsidRPr="00D6659E" w:rsidRDefault="008A59FB" w:rsidP="00881F96">
      <w:pPr>
        <w:pStyle w:val="ATTANNLV2-ASDEFCON"/>
      </w:pPr>
      <w:r w:rsidRPr="00D6659E">
        <w:t>Primary Delivery Compliant Format:</w:t>
      </w:r>
    </w:p>
    <w:p w14:paraId="7AE84815" w14:textId="30C987BF" w:rsidR="00B5590A" w:rsidRPr="00D6659E" w:rsidRDefault="00B5590A" w:rsidP="00B5590A">
      <w:pPr>
        <w:pStyle w:val="ATTANNLV3-ASDEFCON"/>
      </w:pPr>
      <w:r w:rsidRPr="00D6659E">
        <w:t xml:space="preserve">for </w:t>
      </w:r>
      <w:r>
        <w:t>Interactive Electronic Technical Publications (IETP</w:t>
      </w:r>
      <w:r w:rsidR="001B4B08">
        <w:t>s</w:t>
      </w:r>
      <w:r>
        <w:t>)</w:t>
      </w:r>
      <w:r w:rsidRPr="00D6659E">
        <w:t>, the publications accord with S1000D</w:t>
      </w:r>
      <w:r>
        <w:t xml:space="preserve">™ and </w:t>
      </w:r>
      <w:r w:rsidRPr="00A445E3">
        <w:t>DEF(AUST)IPS</w:t>
      </w:r>
      <w:r>
        <w:t>-</w:t>
      </w:r>
      <w:r w:rsidRPr="00A445E3">
        <w:t>5630</w:t>
      </w:r>
      <w:r w:rsidR="00087B30">
        <w:t>, including Business R</w:t>
      </w:r>
      <w:r w:rsidR="00081EC5">
        <w:t>ule</w:t>
      </w:r>
      <w:r w:rsidR="00087B30">
        <w:t xml:space="preserve">s for the application of </w:t>
      </w:r>
      <w:r w:rsidR="00087B30" w:rsidRPr="00D6659E">
        <w:t>S1000D</w:t>
      </w:r>
      <w:r w:rsidR="00087B30">
        <w:t>™</w:t>
      </w:r>
      <w:r w:rsidR="00561931">
        <w:t xml:space="preserve"> and any C</w:t>
      </w:r>
      <w:r w:rsidR="009A186E">
        <w:t>ontract-specific requirements</w:t>
      </w:r>
      <w:r w:rsidR="00561931">
        <w:t xml:space="preserve"> for S1000D™ deliverables</w:t>
      </w:r>
      <w:r w:rsidR="009A186E">
        <w:t>;</w:t>
      </w:r>
      <w:r>
        <w:t xml:space="preserve"> and</w:t>
      </w:r>
    </w:p>
    <w:p w14:paraId="7DEA4946" w14:textId="7847A2EA" w:rsidR="000F0915" w:rsidRDefault="00DD45EA" w:rsidP="00081EC5">
      <w:pPr>
        <w:pStyle w:val="ATTANNLV3-ASDEFCON"/>
      </w:pPr>
      <w:r w:rsidRPr="00D6659E">
        <w:t>f</w:t>
      </w:r>
      <w:r w:rsidR="00186802" w:rsidRPr="00D6659E">
        <w:t>or page-based publications</w:t>
      </w:r>
      <w:r w:rsidR="003722F0">
        <w:t xml:space="preserve"> (including </w:t>
      </w:r>
      <w:r w:rsidR="00561931">
        <w:t xml:space="preserve">class </w:t>
      </w:r>
      <w:r w:rsidR="003722F0">
        <w:t xml:space="preserve">1 </w:t>
      </w:r>
      <w:r w:rsidR="00561931">
        <w:t>electronic technical manuals</w:t>
      </w:r>
      <w:r w:rsidR="00087B30">
        <w:t xml:space="preserve"> and other legacy </w:t>
      </w:r>
      <w:r w:rsidR="00081EC5">
        <w:t>formats</w:t>
      </w:r>
      <w:r w:rsidR="003722F0">
        <w:t>)</w:t>
      </w:r>
      <w:r w:rsidR="00186802" w:rsidRPr="00D6659E">
        <w:t>, t</w:t>
      </w:r>
      <w:r w:rsidR="00A60D87" w:rsidRPr="00D6659E">
        <w:t xml:space="preserve">he publications accord with </w:t>
      </w:r>
      <w:r w:rsidR="00BA2604" w:rsidRPr="00A445E3">
        <w:t>DEF(AUST)IPS</w:t>
      </w:r>
      <w:r w:rsidR="00C55D8F">
        <w:t>-</w:t>
      </w:r>
      <w:r w:rsidR="00BA2604" w:rsidRPr="00A445E3">
        <w:t>5630</w:t>
      </w:r>
      <w:r w:rsidR="00B5590A">
        <w:t xml:space="preserve"> </w:t>
      </w:r>
      <w:r w:rsidR="00087B30">
        <w:t>requirements for page-oriented publications</w:t>
      </w:r>
      <w:r w:rsidR="0074711B">
        <w:t xml:space="preserve"> (</w:t>
      </w:r>
      <w:r w:rsidR="00081EC5">
        <w:t>including</w:t>
      </w:r>
      <w:r w:rsidR="0074711B">
        <w:t xml:space="preserve"> Chapter</w:t>
      </w:r>
      <w:r w:rsidR="00081EC5">
        <w:t>s</w:t>
      </w:r>
      <w:r w:rsidR="0074711B">
        <w:t xml:space="preserve"> 9</w:t>
      </w:r>
      <w:r w:rsidR="00081EC5">
        <w:t xml:space="preserve"> and 10</w:t>
      </w:r>
      <w:r w:rsidR="0074711B">
        <w:t>)</w:t>
      </w:r>
      <w:r w:rsidR="00081EC5">
        <w:t xml:space="preserve"> and any Contract-specific requirements.</w:t>
      </w:r>
    </w:p>
    <w:p w14:paraId="24E1E782" w14:textId="77777777" w:rsidR="00A60D87" w:rsidRPr="00D6659E" w:rsidRDefault="00A60D87" w:rsidP="00881F96">
      <w:pPr>
        <w:pStyle w:val="ATTANNLV2-ASDEFCON"/>
      </w:pPr>
      <w:r w:rsidRPr="00D6659E">
        <w:t xml:space="preserve">Primary </w:t>
      </w:r>
      <w:r w:rsidR="00186802" w:rsidRPr="00D6659E">
        <w:t xml:space="preserve">Data-Source </w:t>
      </w:r>
      <w:r w:rsidR="0011768D" w:rsidRPr="00D6659E">
        <w:t xml:space="preserve">Compliant </w:t>
      </w:r>
      <w:r w:rsidR="00186802" w:rsidRPr="00D6659E">
        <w:t xml:space="preserve">Format </w:t>
      </w:r>
      <w:r w:rsidRPr="00D6659E">
        <w:t>– Processable / Dynamic Documents:</w:t>
      </w:r>
    </w:p>
    <w:p w14:paraId="097B2552" w14:textId="224A064A" w:rsidR="00A60D87" w:rsidRPr="00D6659E" w:rsidRDefault="00A60D87" w:rsidP="00881F96">
      <w:pPr>
        <w:pStyle w:val="ATTANNLV3-ASDEFCON"/>
      </w:pPr>
      <w:r w:rsidRPr="00D6659E">
        <w:t>Text -</w:t>
      </w:r>
      <w:r w:rsidR="00DD45EA" w:rsidRPr="00D6659E">
        <w:t xml:space="preserve"> </w:t>
      </w:r>
      <w:r w:rsidR="00C55D8F">
        <w:t>X</w:t>
      </w:r>
      <w:r w:rsidRPr="00D6659E">
        <w:t xml:space="preserve">ML applying the applicable </w:t>
      </w:r>
      <w:r w:rsidR="00C55D8F">
        <w:t>schemas</w:t>
      </w:r>
      <w:r w:rsidR="00C55D8F" w:rsidRPr="00D6659E">
        <w:t xml:space="preserve"> </w:t>
      </w:r>
      <w:r w:rsidR="00DD45EA" w:rsidRPr="00D6659E">
        <w:t xml:space="preserve">as per </w:t>
      </w:r>
      <w:r w:rsidR="00ED1087" w:rsidRPr="00D6659E">
        <w:t>DEF(AUST)</w:t>
      </w:r>
      <w:r w:rsidR="00C55D8F">
        <w:t>IPS-</w:t>
      </w:r>
      <w:r w:rsidR="00ED1087" w:rsidRPr="00D6659E">
        <w:t>56</w:t>
      </w:r>
      <w:r w:rsidR="00C55D8F">
        <w:t>30</w:t>
      </w:r>
      <w:r w:rsidRPr="00D6659E">
        <w:t>;</w:t>
      </w:r>
      <w:r w:rsidR="00DD45EA" w:rsidRPr="00D6659E">
        <w:t xml:space="preserve"> and</w:t>
      </w:r>
    </w:p>
    <w:p w14:paraId="54536C04" w14:textId="0FCF94AD" w:rsidR="00A60D87" w:rsidRPr="00D6659E" w:rsidRDefault="00A60D87" w:rsidP="00881F96">
      <w:pPr>
        <w:pStyle w:val="ATTANNLV3-ASDEFCON"/>
      </w:pPr>
      <w:r w:rsidRPr="00D6659E">
        <w:t>Graphics -</w:t>
      </w:r>
      <w:r w:rsidR="00DD45EA" w:rsidRPr="00D6659E">
        <w:t xml:space="preserve"> </w:t>
      </w:r>
      <w:r w:rsidRPr="00D6659E">
        <w:t xml:space="preserve">vector </w:t>
      </w:r>
      <w:r w:rsidR="00DD45EA" w:rsidRPr="00D6659E">
        <w:t xml:space="preserve">and raster formats as </w:t>
      </w:r>
      <w:r w:rsidR="000F0915" w:rsidRPr="00D6659E">
        <w:t>de</w:t>
      </w:r>
      <w:r w:rsidR="000F0915">
        <w:t>tail</w:t>
      </w:r>
      <w:r w:rsidR="000F0915" w:rsidRPr="00D6659E">
        <w:t xml:space="preserve">ed </w:t>
      </w:r>
      <w:r w:rsidR="00DD45EA" w:rsidRPr="00D6659E">
        <w:t>in S1000D</w:t>
      </w:r>
      <w:r w:rsidR="001B5656">
        <w:t>™</w:t>
      </w:r>
      <w:r w:rsidR="00DD45EA" w:rsidRPr="00D6659E">
        <w:t xml:space="preserve"> (eg</w:t>
      </w:r>
      <w:r w:rsidR="000D25FF">
        <w:t>,</w:t>
      </w:r>
      <w:r w:rsidRPr="00D6659E">
        <w:t xml:space="preserve"> Computer Graphics Metafile (CGM)</w:t>
      </w:r>
      <w:r w:rsidR="00DD45EA" w:rsidRPr="00D6659E">
        <w:t xml:space="preserve"> for </w:t>
      </w:r>
      <w:r w:rsidR="000F0915">
        <w:t xml:space="preserve">vector </w:t>
      </w:r>
      <w:r w:rsidR="00DD45EA" w:rsidRPr="00D6659E">
        <w:t>graphics and TIFF, PNG, JPEG for raster formats).</w:t>
      </w:r>
    </w:p>
    <w:p w14:paraId="1F63BC42" w14:textId="77777777" w:rsidR="00A60D87" w:rsidRPr="00D6659E" w:rsidRDefault="00A60D87" w:rsidP="00881F96">
      <w:pPr>
        <w:pStyle w:val="ATTANNLV2-ASDEFCON"/>
      </w:pPr>
      <w:r w:rsidRPr="00D6659E">
        <w:t xml:space="preserve">Alternative </w:t>
      </w:r>
      <w:r w:rsidR="00186802" w:rsidRPr="00D6659E">
        <w:t xml:space="preserve">Data-Source </w:t>
      </w:r>
      <w:r w:rsidR="0011768D" w:rsidRPr="00D6659E">
        <w:t xml:space="preserve">Compliant </w:t>
      </w:r>
      <w:r w:rsidR="00186802" w:rsidRPr="00D6659E">
        <w:t>Format</w:t>
      </w:r>
      <w:r w:rsidRPr="00D6659E">
        <w:t>:</w:t>
      </w:r>
    </w:p>
    <w:p w14:paraId="5039EB8B" w14:textId="1D0D7208" w:rsidR="00A60D87" w:rsidRPr="00D6659E" w:rsidRDefault="00A60D87" w:rsidP="00881F96">
      <w:pPr>
        <w:pStyle w:val="ATTANNLV3-ASDEFCON"/>
      </w:pPr>
      <w:r w:rsidRPr="00D6659E">
        <w:t>Text -</w:t>
      </w:r>
      <w:r w:rsidR="00DD45EA" w:rsidRPr="00D6659E">
        <w:t xml:space="preserve"> </w:t>
      </w:r>
      <w:r w:rsidR="00C55D8F">
        <w:t>X</w:t>
      </w:r>
      <w:r w:rsidRPr="00D6659E">
        <w:t xml:space="preserve">ML applying </w:t>
      </w:r>
      <w:r w:rsidR="00C55D8F">
        <w:t>schemas</w:t>
      </w:r>
      <w:r w:rsidR="00C55D8F" w:rsidRPr="00D6659E">
        <w:t xml:space="preserve"> Approved </w:t>
      </w:r>
      <w:r w:rsidRPr="00D6659E">
        <w:t>for use by the Commonwealth;</w:t>
      </w:r>
    </w:p>
    <w:p w14:paraId="590E1CD8" w14:textId="4BB303B8" w:rsidR="00A60D87" w:rsidRPr="00D6659E" w:rsidRDefault="00A60D87" w:rsidP="00881F96">
      <w:pPr>
        <w:pStyle w:val="ATTANNLV3-ASDEFCON"/>
      </w:pPr>
      <w:r w:rsidRPr="00D6659E">
        <w:t>Graphics -</w:t>
      </w:r>
      <w:r w:rsidR="00DD45EA" w:rsidRPr="00D6659E">
        <w:t xml:space="preserve"> </w:t>
      </w:r>
      <w:r w:rsidRPr="00D6659E">
        <w:t xml:space="preserve">vector </w:t>
      </w:r>
      <w:r w:rsidR="00DD45EA" w:rsidRPr="00D6659E">
        <w:t xml:space="preserve">and raster formats as </w:t>
      </w:r>
      <w:r w:rsidR="00B55717">
        <w:t>detailed</w:t>
      </w:r>
      <w:r w:rsidR="00B55717" w:rsidRPr="00D6659E">
        <w:t xml:space="preserve"> </w:t>
      </w:r>
      <w:r w:rsidR="00DD45EA" w:rsidRPr="00D6659E">
        <w:t>in S1000D</w:t>
      </w:r>
      <w:r w:rsidR="001B5656">
        <w:t>™</w:t>
      </w:r>
      <w:r w:rsidR="00DD45EA" w:rsidRPr="00D6659E">
        <w:t xml:space="preserve"> (eg</w:t>
      </w:r>
      <w:r w:rsidR="00E77B3B">
        <w:t>,</w:t>
      </w:r>
      <w:r w:rsidR="00DD45EA" w:rsidRPr="00D6659E">
        <w:t xml:space="preserve"> CGM for </w:t>
      </w:r>
      <w:r w:rsidR="00D64303">
        <w:t xml:space="preserve">vector </w:t>
      </w:r>
      <w:r w:rsidR="00DD45EA" w:rsidRPr="00D6659E">
        <w:t>graphics and TIFF, PNG, JPEG for raster formats)</w:t>
      </w:r>
      <w:r w:rsidRPr="00D6659E">
        <w:t>; and</w:t>
      </w:r>
    </w:p>
    <w:p w14:paraId="0D757326" w14:textId="47B4BFC8" w:rsidR="00A60D87" w:rsidRPr="00D6659E" w:rsidRDefault="00A60D87" w:rsidP="00881F96">
      <w:pPr>
        <w:pStyle w:val="ATTANNLV3-ASDEFCON"/>
      </w:pPr>
      <w:r w:rsidRPr="00D6659E">
        <w:t>Composed Document -</w:t>
      </w:r>
      <w:r w:rsidR="00D6659E">
        <w:t xml:space="preserve"> </w:t>
      </w:r>
      <w:r w:rsidR="00D64303" w:rsidRPr="00D6659E">
        <w:t xml:space="preserve">documents </w:t>
      </w:r>
      <w:r w:rsidRPr="00D6659E">
        <w:t xml:space="preserve">provided, which require no amendments throughout the life cycle of the equipment, may be delivered in </w:t>
      </w:r>
      <w:r w:rsidR="00DD45EA" w:rsidRPr="00D6659E">
        <w:t>Portable Document Format (</w:t>
      </w:r>
      <w:r w:rsidR="00D6659E" w:rsidRPr="00D6659E">
        <w:t>PDF</w:t>
      </w:r>
      <w:r w:rsidR="00DD45EA" w:rsidRPr="00D6659E">
        <w:t>) in accordance with ISO 32000-1:2008</w:t>
      </w:r>
      <w:r w:rsidRPr="00D6659E">
        <w:t>.</w:t>
      </w:r>
    </w:p>
    <w:p w14:paraId="6DCF22C3" w14:textId="77777777" w:rsidR="00A60D87" w:rsidRPr="00D6659E" w:rsidRDefault="00A60D87" w:rsidP="00881F96">
      <w:pPr>
        <w:pStyle w:val="ATTANNLV2-ASDEFCON"/>
      </w:pPr>
      <w:r w:rsidRPr="00D6659E">
        <w:t xml:space="preserve">Acceptable </w:t>
      </w:r>
      <w:r w:rsidR="0011768D" w:rsidRPr="00D6659E">
        <w:t xml:space="preserve">Data-Source </w:t>
      </w:r>
      <w:r w:rsidRPr="00D6659E">
        <w:t>Non-</w:t>
      </w:r>
      <w:r w:rsidR="0011768D" w:rsidRPr="00D6659E">
        <w:t>Compliant Format</w:t>
      </w:r>
      <w:r w:rsidRPr="00D6659E">
        <w:t>:</w:t>
      </w:r>
    </w:p>
    <w:p w14:paraId="3E758841" w14:textId="0053E0F4" w:rsidR="00A60D87" w:rsidRPr="00D6659E" w:rsidRDefault="00A60D87" w:rsidP="00881F96">
      <w:pPr>
        <w:pStyle w:val="ATTANNLV3-ASDEFCON"/>
      </w:pPr>
      <w:r w:rsidRPr="00D6659E">
        <w:t>a neutral data file (platform independent file format) containing as a minimum hyperlink referencing between the table of contents and the applicable text.</w:t>
      </w:r>
      <w:r w:rsidR="002C3F8E">
        <w:t xml:space="preserve"> </w:t>
      </w:r>
      <w:r w:rsidRPr="00D6659E">
        <w:t xml:space="preserve"> Preference is for </w:t>
      </w:r>
      <w:r w:rsidR="00DD45EA" w:rsidRPr="00D6659E">
        <w:t>PDF in accordance with ISO 32000-1:2008</w:t>
      </w:r>
      <w:r w:rsidRPr="00D6659E">
        <w:t>; and</w:t>
      </w:r>
    </w:p>
    <w:p w14:paraId="3DF8F15E" w14:textId="2F18CF73" w:rsidR="00A60D87" w:rsidRDefault="00A60D87" w:rsidP="00881F96">
      <w:pPr>
        <w:pStyle w:val="ATTANNLV3-ASDEFCON"/>
      </w:pPr>
      <w:r w:rsidRPr="00D6659E">
        <w:t xml:space="preserve">native digital format in use by the Commonwealth (eg, Word </w:t>
      </w:r>
      <w:r w:rsidR="00DD45EA" w:rsidRPr="00D6659E">
        <w:t>20</w:t>
      </w:r>
      <w:r w:rsidR="00E77B3B">
        <w:t>10 ‘.docx’</w:t>
      </w:r>
      <w:r w:rsidRPr="00D6659E">
        <w:t xml:space="preserve"> or later).</w:t>
      </w:r>
    </w:p>
    <w:p w14:paraId="12506F21" w14:textId="51D45262" w:rsidR="00A60D87" w:rsidRPr="00D6659E" w:rsidRDefault="00A60D87" w:rsidP="00881F96">
      <w:pPr>
        <w:pStyle w:val="ATTANNLV1-ASDEFCON"/>
      </w:pPr>
      <w:r w:rsidRPr="00D6659E">
        <w:t>Engineering Drawings</w:t>
      </w:r>
    </w:p>
    <w:p w14:paraId="32C3FF82" w14:textId="77777777" w:rsidR="00A60D87" w:rsidRPr="00D6659E" w:rsidRDefault="00A60D87" w:rsidP="00881F96">
      <w:pPr>
        <w:pStyle w:val="ATTANNLV2-ASDEFCON"/>
      </w:pPr>
      <w:r w:rsidRPr="00D6659E">
        <w:t xml:space="preserve">Primary </w:t>
      </w:r>
      <w:r w:rsidR="0011768D" w:rsidRPr="00D6659E">
        <w:t>Data-Source Compliant Format</w:t>
      </w:r>
      <w:r w:rsidRPr="00D6659E">
        <w:t>:</w:t>
      </w:r>
    </w:p>
    <w:p w14:paraId="7F463947" w14:textId="742E7F8B" w:rsidR="00FB25B8" w:rsidRDefault="00F6022E" w:rsidP="00881F96">
      <w:pPr>
        <w:pStyle w:val="ATTANNLV3-ASDEFCON"/>
      </w:pPr>
      <w:r>
        <w:t>DEF(AUST)CMTD-5085C; and</w:t>
      </w:r>
    </w:p>
    <w:p w14:paraId="242DF2BF" w14:textId="1D10631F" w:rsidR="00A60D87" w:rsidRPr="00D6659E" w:rsidRDefault="00DD45EA" w:rsidP="00881F96">
      <w:pPr>
        <w:pStyle w:val="ATTANNLV3-ASDEFCON"/>
      </w:pPr>
      <w:r w:rsidRPr="00D6659E">
        <w:t>ISO 10303</w:t>
      </w:r>
      <w:r w:rsidR="00A60D87" w:rsidRPr="00D6659E">
        <w:t>.</w:t>
      </w:r>
    </w:p>
    <w:p w14:paraId="11C65F08" w14:textId="77777777" w:rsidR="00A60D87" w:rsidRPr="00D6659E" w:rsidRDefault="00A60D87" w:rsidP="00881F96">
      <w:pPr>
        <w:pStyle w:val="ATTANNLV2-ASDEFCON"/>
      </w:pPr>
      <w:r w:rsidRPr="00D6659E">
        <w:t xml:space="preserve">Acceptable </w:t>
      </w:r>
      <w:r w:rsidR="0011768D" w:rsidRPr="00D6659E">
        <w:t xml:space="preserve">Data-Source </w:t>
      </w:r>
      <w:r w:rsidRPr="00D6659E">
        <w:t>Non-</w:t>
      </w:r>
      <w:r w:rsidR="0011768D" w:rsidRPr="00D6659E">
        <w:t>Compliant Format</w:t>
      </w:r>
      <w:r w:rsidRPr="00D6659E">
        <w:t>:</w:t>
      </w:r>
    </w:p>
    <w:p w14:paraId="023880FD" w14:textId="77777777" w:rsidR="00A60D87" w:rsidRPr="00D6659E" w:rsidRDefault="00A60D87" w:rsidP="00881F96">
      <w:pPr>
        <w:pStyle w:val="ATTANNLV3-ASDEFCON"/>
      </w:pPr>
      <w:r w:rsidRPr="00D6659E">
        <w:t>AutoCAD native drawing format (DWG) in accordance with versions used by the Commonwealth or as agreed by the Commonwealth Representative.  Drawings must be a direct output from the authoring system, and not the result of a translation process.  All information necessary to open and manipulate the data files, including libraries, fonts, logical name definitions, and other supporting files shall be delivered with the drawing files; and</w:t>
      </w:r>
    </w:p>
    <w:p w14:paraId="4CB91D89" w14:textId="77777777" w:rsidR="00A60D87" w:rsidRPr="00D6659E" w:rsidRDefault="00A60D87" w:rsidP="00881F96">
      <w:pPr>
        <w:pStyle w:val="ATTANNLV3-ASDEFCON"/>
      </w:pPr>
      <w:r w:rsidRPr="00D6659E">
        <w:t>Autodesk Drawing Exchange Format (DXF) in accordance with versions used by the Commonwealth or as agreed by the Commonwealth Representative.</w:t>
      </w:r>
    </w:p>
    <w:sectPr w:rsidR="00A60D87" w:rsidRPr="00D6659E" w:rsidSect="00DC5633">
      <w:headerReference w:type="default" r:id="rId10"/>
      <w:footerReference w:type="default" r:id="rId11"/>
      <w:pgSz w:w="11906" w:h="16838" w:code="9"/>
      <w:pgMar w:top="1247" w:right="1417" w:bottom="56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A4C5CE" w14:textId="77777777" w:rsidR="00694C59" w:rsidRDefault="00694C59">
      <w:r>
        <w:separator/>
      </w:r>
    </w:p>
  </w:endnote>
  <w:endnote w:type="continuationSeparator" w:id="0">
    <w:p w14:paraId="5ABB5F74" w14:textId="77777777" w:rsidR="00694C59" w:rsidRDefault="00694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BA576E" w14:paraId="04835CD9" w14:textId="77777777" w:rsidTr="000E61A4">
      <w:tc>
        <w:tcPr>
          <w:tcW w:w="2500" w:type="pct"/>
        </w:tcPr>
        <w:p w14:paraId="7AA5B515" w14:textId="097F9053" w:rsidR="00BA576E" w:rsidRDefault="00BA576E" w:rsidP="000E61A4">
          <w:pPr>
            <w:pStyle w:val="ASDEFCONHeaderFooterLeft"/>
          </w:pPr>
        </w:p>
      </w:tc>
      <w:tc>
        <w:tcPr>
          <w:tcW w:w="2500" w:type="pct"/>
        </w:tcPr>
        <w:p w14:paraId="4220EF26" w14:textId="75ED9960" w:rsidR="00BA576E" w:rsidRPr="009222F5" w:rsidRDefault="00BA576E" w:rsidP="000E61A4">
          <w:pPr>
            <w:pStyle w:val="ASDEFCONHeaderFooterRight"/>
            <w:rPr>
              <w:szCs w:val="16"/>
            </w:rPr>
          </w:pPr>
          <w:r w:rsidRPr="009222F5">
            <w:rPr>
              <w:rStyle w:val="PageNumber"/>
              <w:color w:val="auto"/>
              <w:szCs w:val="16"/>
            </w:rPr>
            <w:fldChar w:fldCharType="begin"/>
          </w:r>
          <w:r w:rsidRPr="009222F5">
            <w:rPr>
              <w:rStyle w:val="PageNumber"/>
              <w:color w:val="auto"/>
              <w:szCs w:val="16"/>
            </w:rPr>
            <w:instrText xml:space="preserve"> PAGE </w:instrText>
          </w:r>
          <w:r w:rsidRPr="009222F5">
            <w:rPr>
              <w:rStyle w:val="PageNumber"/>
              <w:color w:val="auto"/>
              <w:szCs w:val="16"/>
            </w:rPr>
            <w:fldChar w:fldCharType="separate"/>
          </w:r>
          <w:r w:rsidR="00AD5219">
            <w:rPr>
              <w:rStyle w:val="PageNumber"/>
              <w:noProof/>
              <w:color w:val="auto"/>
              <w:szCs w:val="16"/>
            </w:rPr>
            <w:t>1</w:t>
          </w:r>
          <w:r w:rsidRPr="009222F5">
            <w:rPr>
              <w:rStyle w:val="PageNumber"/>
              <w:color w:val="auto"/>
              <w:szCs w:val="16"/>
            </w:rPr>
            <w:fldChar w:fldCharType="end"/>
          </w:r>
        </w:p>
      </w:tc>
    </w:tr>
    <w:tr w:rsidR="00BA576E" w14:paraId="5D5AC00C" w14:textId="77777777" w:rsidTr="000E61A4">
      <w:tc>
        <w:tcPr>
          <w:tcW w:w="5000" w:type="pct"/>
          <w:gridSpan w:val="2"/>
        </w:tcPr>
        <w:p w14:paraId="3E8DB4B8" w14:textId="0EF8CF74" w:rsidR="00BA576E" w:rsidRDefault="00B578AA" w:rsidP="000E61A4">
          <w:pPr>
            <w:pStyle w:val="ASDEFCONHeaderFooterClassification"/>
          </w:pPr>
          <w:r>
            <w:fldChar w:fldCharType="begin"/>
          </w:r>
          <w:r>
            <w:instrText xml:space="preserve"> DOCPROPERTY  Classification  \* MERGEFORMAT </w:instrText>
          </w:r>
          <w:r>
            <w:fldChar w:fldCharType="end"/>
          </w:r>
          <w:r w:rsidR="00B51989">
            <w:fldChar w:fldCharType="begin"/>
          </w:r>
          <w:r w:rsidR="00B51989">
            <w:instrText xml:space="preserve"> DOCPROPERTY Classification </w:instrText>
          </w:r>
          <w:r w:rsidR="00B51989">
            <w:fldChar w:fldCharType="end"/>
          </w:r>
        </w:p>
      </w:tc>
    </w:tr>
  </w:tbl>
  <w:p w14:paraId="7D8677F4" w14:textId="77777777" w:rsidR="00BA576E" w:rsidRPr="000E61A4" w:rsidRDefault="00BA576E" w:rsidP="000E61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BA576E" w14:paraId="46BFA064" w14:textId="77777777" w:rsidTr="000E61A4">
      <w:tc>
        <w:tcPr>
          <w:tcW w:w="2500" w:type="pct"/>
        </w:tcPr>
        <w:p w14:paraId="3FD6DA5B" w14:textId="29F3C8D1" w:rsidR="00BA576E" w:rsidRDefault="00BA576E" w:rsidP="000E61A4">
          <w:pPr>
            <w:pStyle w:val="ASDEFCONHeaderFooterLeft"/>
          </w:pPr>
        </w:p>
      </w:tc>
      <w:tc>
        <w:tcPr>
          <w:tcW w:w="2500" w:type="pct"/>
        </w:tcPr>
        <w:p w14:paraId="3083AE39" w14:textId="77777777" w:rsidR="00BA576E" w:rsidRDefault="00BA576E" w:rsidP="000E61A4">
          <w:pPr>
            <w:pStyle w:val="ASDEFCONHeaderFooterRight"/>
          </w:pPr>
          <w:r>
            <w:t>A-1</w:t>
          </w:r>
        </w:p>
      </w:tc>
    </w:tr>
    <w:tr w:rsidR="00BA576E" w14:paraId="7B468444" w14:textId="77777777" w:rsidTr="000E61A4">
      <w:tc>
        <w:tcPr>
          <w:tcW w:w="5000" w:type="pct"/>
          <w:gridSpan w:val="2"/>
        </w:tcPr>
        <w:p w14:paraId="4078F472" w14:textId="70E7A929" w:rsidR="00BA576E" w:rsidRDefault="00B578AA" w:rsidP="000E61A4">
          <w:pPr>
            <w:pStyle w:val="ASDEFCONHeaderFooterClassification"/>
          </w:pPr>
          <w:r>
            <w:fldChar w:fldCharType="begin"/>
          </w:r>
          <w:r>
            <w:instrText xml:space="preserve"> DOCPROPERTY  Classification  \* MERGEFORMAT </w:instrText>
          </w:r>
          <w:r>
            <w:fldChar w:fldCharType="end"/>
          </w:r>
          <w:r w:rsidR="00B51989">
            <w:fldChar w:fldCharType="begin"/>
          </w:r>
          <w:r w:rsidR="00B51989">
            <w:instrText xml:space="preserve"> DOCPROPERTY Classification </w:instrText>
          </w:r>
          <w:r w:rsidR="00B51989">
            <w:fldChar w:fldCharType="end"/>
          </w:r>
        </w:p>
      </w:tc>
    </w:tr>
  </w:tbl>
  <w:p w14:paraId="5B4D1026" w14:textId="77777777" w:rsidR="00BA576E" w:rsidRPr="000E61A4" w:rsidRDefault="00BA576E" w:rsidP="000E61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572218" w14:textId="77777777" w:rsidR="00694C59" w:rsidRDefault="00694C59">
      <w:r>
        <w:separator/>
      </w:r>
    </w:p>
  </w:footnote>
  <w:footnote w:type="continuationSeparator" w:id="0">
    <w:p w14:paraId="16F60DDC" w14:textId="77777777" w:rsidR="00694C59" w:rsidRDefault="00694C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BA576E" w14:paraId="4B1DD5C1" w14:textId="77777777" w:rsidTr="000E61A4">
      <w:tc>
        <w:tcPr>
          <w:tcW w:w="5000" w:type="pct"/>
          <w:gridSpan w:val="2"/>
        </w:tcPr>
        <w:p w14:paraId="5E0A459F" w14:textId="3240DF55" w:rsidR="00BA576E" w:rsidRDefault="00B578AA" w:rsidP="000E61A4">
          <w:pPr>
            <w:pStyle w:val="ASDEFCONHeaderFooterClassification"/>
          </w:pPr>
          <w:r>
            <w:fldChar w:fldCharType="begin"/>
          </w:r>
          <w:r>
            <w:instrText xml:space="preserve"> DOCPROPERTY  Classification  \* MERGEFORMAT </w:instrText>
          </w:r>
          <w:r>
            <w:fldChar w:fldCharType="end"/>
          </w:r>
          <w:r w:rsidR="00B51989">
            <w:fldChar w:fldCharType="begin"/>
          </w:r>
          <w:r w:rsidR="00B51989">
            <w:instrText xml:space="preserve"> DOCPROPERTY Classification </w:instrText>
          </w:r>
          <w:r w:rsidR="00B51989">
            <w:fldChar w:fldCharType="end"/>
          </w:r>
        </w:p>
      </w:tc>
    </w:tr>
    <w:tr w:rsidR="00BA576E" w14:paraId="56B51343" w14:textId="77777777" w:rsidTr="000E61A4">
      <w:tc>
        <w:tcPr>
          <w:tcW w:w="2500" w:type="pct"/>
        </w:tcPr>
        <w:p w14:paraId="529E23A8" w14:textId="783071B2" w:rsidR="00BA576E" w:rsidRDefault="00AD5219" w:rsidP="000E61A4">
          <w:pPr>
            <w:pStyle w:val="ASDEFCONHeaderFooterLeft"/>
          </w:pPr>
          <w:r>
            <w:fldChar w:fldCharType="begin"/>
          </w:r>
          <w:r>
            <w:instrText xml:space="preserve"> DOCPROPERTY Header_Left </w:instrText>
          </w:r>
          <w:r>
            <w:fldChar w:fldCharType="separate"/>
          </w:r>
          <w:r>
            <w:t>ASDEFCON (Strategic Materiel)</w:t>
          </w:r>
          <w:r>
            <w:fldChar w:fldCharType="end"/>
          </w:r>
        </w:p>
      </w:tc>
      <w:tc>
        <w:tcPr>
          <w:tcW w:w="2500" w:type="pct"/>
        </w:tcPr>
        <w:p w14:paraId="17CAB601" w14:textId="6F341ECE" w:rsidR="00BA576E" w:rsidRDefault="00AD5219" w:rsidP="000E61A4">
          <w:pPr>
            <w:pStyle w:val="ASDEFCONHeaderFooterRight"/>
          </w:pPr>
          <w:r>
            <w:fldChar w:fldCharType="begin"/>
          </w:r>
          <w:r>
            <w:instrText xml:space="preserve"> DOCPROPERTY  Title  \* MERGEFORMAT </w:instrText>
          </w:r>
          <w:r>
            <w:fldChar w:fldCharType="separate"/>
          </w:r>
          <w:r>
            <w:t>DID-ILS-TDATA-TDP</w:t>
          </w:r>
          <w:r>
            <w:fldChar w:fldCharType="end"/>
          </w:r>
          <w:r w:rsidR="00BA576E">
            <w:t>-</w:t>
          </w:r>
          <w:r>
            <w:fldChar w:fldCharType="begin"/>
          </w:r>
          <w:r>
            <w:instrText xml:space="preserve"> DOCPROPERTY  Version  \* MERGEFORMAT </w:instrText>
          </w:r>
          <w:r>
            <w:fldChar w:fldCharType="separate"/>
          </w:r>
          <w:r>
            <w:t>V5.4</w:t>
          </w:r>
          <w:r>
            <w:fldChar w:fldCharType="end"/>
          </w:r>
        </w:p>
      </w:tc>
    </w:tr>
  </w:tbl>
  <w:p w14:paraId="7BB0D571" w14:textId="77777777" w:rsidR="00BA576E" w:rsidRPr="000E61A4" w:rsidRDefault="00BA576E" w:rsidP="000E61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BA576E" w14:paraId="77573285" w14:textId="77777777" w:rsidTr="000E61A4">
      <w:tc>
        <w:tcPr>
          <w:tcW w:w="5000" w:type="pct"/>
          <w:gridSpan w:val="2"/>
        </w:tcPr>
        <w:p w14:paraId="740B7A13" w14:textId="65CCB88B" w:rsidR="00BA576E" w:rsidRDefault="00B578AA" w:rsidP="000E61A4">
          <w:pPr>
            <w:pStyle w:val="ASDEFCONHeaderFooterClassification"/>
          </w:pPr>
          <w:r>
            <w:fldChar w:fldCharType="begin"/>
          </w:r>
          <w:r>
            <w:instrText xml:space="preserve"> DOCPROPERTY  Classification  \* MERGEFORMAT </w:instrText>
          </w:r>
          <w:r>
            <w:fldChar w:fldCharType="end"/>
          </w:r>
          <w:r w:rsidR="00B51989">
            <w:fldChar w:fldCharType="begin"/>
          </w:r>
          <w:r w:rsidR="00B51989">
            <w:instrText xml:space="preserve"> DOCPROPERTY Classification </w:instrText>
          </w:r>
          <w:r w:rsidR="00B51989">
            <w:fldChar w:fldCharType="end"/>
          </w:r>
        </w:p>
      </w:tc>
    </w:tr>
    <w:tr w:rsidR="00BA576E" w14:paraId="32E1E2DB" w14:textId="77777777" w:rsidTr="000E61A4">
      <w:tc>
        <w:tcPr>
          <w:tcW w:w="2500" w:type="pct"/>
        </w:tcPr>
        <w:p w14:paraId="673A0FD3" w14:textId="524525D1" w:rsidR="00BA576E" w:rsidRDefault="00AD5219" w:rsidP="000E61A4">
          <w:pPr>
            <w:pStyle w:val="ASDEFCONHeaderFooterLeft"/>
          </w:pPr>
          <w:r>
            <w:fldChar w:fldCharType="begin"/>
          </w:r>
          <w:r>
            <w:instrText xml:space="preserve"> DOCPROPERTY Header_Left </w:instrText>
          </w:r>
          <w:r>
            <w:fldChar w:fldCharType="separate"/>
          </w:r>
          <w:r>
            <w:t>ASDEFCON (Strategic Materiel)</w:t>
          </w:r>
          <w:r>
            <w:fldChar w:fldCharType="end"/>
          </w:r>
        </w:p>
      </w:tc>
      <w:tc>
        <w:tcPr>
          <w:tcW w:w="2500" w:type="pct"/>
        </w:tcPr>
        <w:p w14:paraId="397E0711" w14:textId="0FB098C7" w:rsidR="00BA576E" w:rsidRDefault="00AD5219" w:rsidP="00BF33A3">
          <w:pPr>
            <w:pStyle w:val="ASDEFCONHeaderFooterRight"/>
          </w:pPr>
          <w:r>
            <w:fldChar w:fldCharType="begin"/>
          </w:r>
          <w:r>
            <w:instrText xml:space="preserve"> DOCPROPERTY  Title  \* MERGEFORMAT </w:instrText>
          </w:r>
          <w:r>
            <w:fldChar w:fldCharType="separate"/>
          </w:r>
          <w:r>
            <w:t>DID-ILS-TDATA-TDP</w:t>
          </w:r>
          <w:r>
            <w:fldChar w:fldCharType="end"/>
          </w:r>
          <w:r w:rsidR="00BA576E">
            <w:t>-</w:t>
          </w:r>
          <w:r>
            <w:fldChar w:fldCharType="begin"/>
          </w:r>
          <w:r>
            <w:instrText xml:space="preserve"> DOCPROPERTY  Version  \* MERGEFORMAT </w:instrText>
          </w:r>
          <w:r>
            <w:fldChar w:fldCharType="separate"/>
          </w:r>
          <w:r>
            <w:t>V5.4</w:t>
          </w:r>
          <w:r>
            <w:fldChar w:fldCharType="end"/>
          </w:r>
        </w:p>
      </w:tc>
    </w:tr>
  </w:tbl>
  <w:p w14:paraId="1EC8B092" w14:textId="63ACFB10" w:rsidR="00BA576E" w:rsidRPr="000E61A4" w:rsidRDefault="00BA576E" w:rsidP="0064175F">
    <w:pPr>
      <w:pStyle w:val="ASDEFCONTitle"/>
    </w:pPr>
    <w:r>
      <w:t>ANNEX A</w:t>
    </w:r>
    <w:r w:rsidR="00BF33A3">
      <w:t xml:space="preserve"> to </w:t>
    </w:r>
    <w:r w:rsidR="00AD5219">
      <w:fldChar w:fldCharType="begin"/>
    </w:r>
    <w:r w:rsidR="00AD5219">
      <w:instrText xml:space="preserve"> TITLE   \* MERGEFORMAT </w:instrText>
    </w:r>
    <w:r w:rsidR="00AD5219">
      <w:fldChar w:fldCharType="separate"/>
    </w:r>
    <w:r w:rsidR="00AD5219">
      <w:t>DID-ILS-TDATA-TDP</w:t>
    </w:r>
    <w:r w:rsidR="00AD5219">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FFFFFFFE"/>
    <w:multiLevelType w:val="singleLevel"/>
    <w:tmpl w:val="383826F8"/>
    <w:lvl w:ilvl="0">
      <w:numFmt w:val="decimal"/>
      <w:pStyle w:val="Bullet"/>
      <w:lvlText w:val="*"/>
      <w:lvlJc w:val="left"/>
      <w:rPr>
        <w:rFonts w:cs="Times New Roman"/>
      </w:r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0"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5"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7"/>
  </w:num>
  <w:num w:numId="3">
    <w:abstractNumId w:val="28"/>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2"/>
  </w:num>
  <w:num w:numId="7">
    <w:abstractNumId w:val="30"/>
  </w:num>
  <w:num w:numId="8">
    <w:abstractNumId w:val="19"/>
  </w:num>
  <w:num w:numId="9">
    <w:abstractNumId w:val="34"/>
  </w:num>
  <w:num w:numId="10">
    <w:abstractNumId w:val="13"/>
  </w:num>
  <w:num w:numId="11">
    <w:abstractNumId w:val="16"/>
  </w:num>
  <w:num w:numId="12">
    <w:abstractNumId w:val="36"/>
  </w:num>
  <w:num w:numId="13">
    <w:abstractNumId w:val="10"/>
  </w:num>
  <w:num w:numId="14">
    <w:abstractNumId w:val="8"/>
  </w:num>
  <w:num w:numId="15">
    <w:abstractNumId w:val="3"/>
  </w:num>
  <w:num w:numId="16">
    <w:abstractNumId w:val="5"/>
  </w:num>
  <w:num w:numId="17">
    <w:abstractNumId w:val="15"/>
  </w:num>
  <w:num w:numId="18">
    <w:abstractNumId w:val="2"/>
  </w:num>
  <w:num w:numId="19">
    <w:abstractNumId w:val="21"/>
  </w:num>
  <w:num w:numId="20">
    <w:abstractNumId w:val="32"/>
  </w:num>
  <w:num w:numId="21">
    <w:abstractNumId w:val="29"/>
  </w:num>
  <w:num w:numId="22">
    <w:abstractNumId w:val="0"/>
  </w:num>
  <w:num w:numId="23">
    <w:abstractNumId w:val="17"/>
  </w:num>
  <w:num w:numId="24">
    <w:abstractNumId w:val="20"/>
  </w:num>
  <w:num w:numId="25">
    <w:abstractNumId w:val="33"/>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31"/>
  </w:num>
  <w:num w:numId="30">
    <w:abstractNumId w:val="6"/>
  </w:num>
  <w:num w:numId="31">
    <w:abstractNumId w:val="35"/>
  </w:num>
  <w:num w:numId="32">
    <w:abstractNumId w:val="14"/>
  </w:num>
  <w:num w:numId="33">
    <w:abstractNumId w:val="22"/>
  </w:num>
  <w:num w:numId="34">
    <w:abstractNumId w:val="9"/>
  </w:num>
  <w:num w:numId="35">
    <w:abstractNumId w:val="4"/>
  </w:num>
  <w:num w:numId="36">
    <w:abstractNumId w:val="25"/>
  </w:num>
  <w:num w:numId="37">
    <w:abstractNumId w:val="26"/>
  </w:num>
  <w:num w:numId="38">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39">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0">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1">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2">
    <w:abstractNumId w:val="27"/>
  </w:num>
  <w:num w:numId="43">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4">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087"/>
    <w:rsid w:val="00006712"/>
    <w:rsid w:val="00014E96"/>
    <w:rsid w:val="00025F63"/>
    <w:rsid w:val="0003327F"/>
    <w:rsid w:val="0003349F"/>
    <w:rsid w:val="00040C58"/>
    <w:rsid w:val="00040F42"/>
    <w:rsid w:val="000447D7"/>
    <w:rsid w:val="00053B88"/>
    <w:rsid w:val="0005512B"/>
    <w:rsid w:val="000619D2"/>
    <w:rsid w:val="0007075B"/>
    <w:rsid w:val="00080382"/>
    <w:rsid w:val="00081EC5"/>
    <w:rsid w:val="000852FE"/>
    <w:rsid w:val="00087B30"/>
    <w:rsid w:val="00090CD2"/>
    <w:rsid w:val="000B0062"/>
    <w:rsid w:val="000B67DF"/>
    <w:rsid w:val="000C4BFE"/>
    <w:rsid w:val="000D25FF"/>
    <w:rsid w:val="000E029C"/>
    <w:rsid w:val="000E1DAA"/>
    <w:rsid w:val="000E61A4"/>
    <w:rsid w:val="000E7C41"/>
    <w:rsid w:val="000F0915"/>
    <w:rsid w:val="000F73EC"/>
    <w:rsid w:val="00100555"/>
    <w:rsid w:val="00112A28"/>
    <w:rsid w:val="0011768D"/>
    <w:rsid w:val="00122385"/>
    <w:rsid w:val="00137BF9"/>
    <w:rsid w:val="00147C33"/>
    <w:rsid w:val="00162EE3"/>
    <w:rsid w:val="001638CF"/>
    <w:rsid w:val="00167CB6"/>
    <w:rsid w:val="00174CB8"/>
    <w:rsid w:val="0017587A"/>
    <w:rsid w:val="00183229"/>
    <w:rsid w:val="0018662F"/>
    <w:rsid w:val="00186802"/>
    <w:rsid w:val="00186D96"/>
    <w:rsid w:val="001A6678"/>
    <w:rsid w:val="001B4B08"/>
    <w:rsid w:val="001B5656"/>
    <w:rsid w:val="001C5688"/>
    <w:rsid w:val="001C6B6E"/>
    <w:rsid w:val="001D5535"/>
    <w:rsid w:val="001F1246"/>
    <w:rsid w:val="001F74BB"/>
    <w:rsid w:val="00205D9E"/>
    <w:rsid w:val="00210653"/>
    <w:rsid w:val="00214F62"/>
    <w:rsid w:val="00220F53"/>
    <w:rsid w:val="00237FBF"/>
    <w:rsid w:val="0025441E"/>
    <w:rsid w:val="00260C1B"/>
    <w:rsid w:val="00265BC0"/>
    <w:rsid w:val="002712BE"/>
    <w:rsid w:val="00275F84"/>
    <w:rsid w:val="00284586"/>
    <w:rsid w:val="00290CBB"/>
    <w:rsid w:val="0029530D"/>
    <w:rsid w:val="00295C08"/>
    <w:rsid w:val="002976C0"/>
    <w:rsid w:val="002A6E8E"/>
    <w:rsid w:val="002B4F9D"/>
    <w:rsid w:val="002B79D6"/>
    <w:rsid w:val="002C1D84"/>
    <w:rsid w:val="002C3C5A"/>
    <w:rsid w:val="002C3F8E"/>
    <w:rsid w:val="002E1888"/>
    <w:rsid w:val="002E7ED7"/>
    <w:rsid w:val="002F1C4A"/>
    <w:rsid w:val="002F7452"/>
    <w:rsid w:val="00300A2A"/>
    <w:rsid w:val="00301BF7"/>
    <w:rsid w:val="0030248A"/>
    <w:rsid w:val="00304D03"/>
    <w:rsid w:val="00312667"/>
    <w:rsid w:val="0032047F"/>
    <w:rsid w:val="00333390"/>
    <w:rsid w:val="003379E9"/>
    <w:rsid w:val="0034475C"/>
    <w:rsid w:val="00347547"/>
    <w:rsid w:val="00350E7A"/>
    <w:rsid w:val="00352C26"/>
    <w:rsid w:val="003640A1"/>
    <w:rsid w:val="00366F43"/>
    <w:rsid w:val="003722F0"/>
    <w:rsid w:val="00380885"/>
    <w:rsid w:val="00385D48"/>
    <w:rsid w:val="00394013"/>
    <w:rsid w:val="0039672A"/>
    <w:rsid w:val="00396C14"/>
    <w:rsid w:val="003C0B25"/>
    <w:rsid w:val="003D0C94"/>
    <w:rsid w:val="003D754C"/>
    <w:rsid w:val="003E1F9E"/>
    <w:rsid w:val="003E3F17"/>
    <w:rsid w:val="003E6FCD"/>
    <w:rsid w:val="003F7267"/>
    <w:rsid w:val="00410E4C"/>
    <w:rsid w:val="00410F18"/>
    <w:rsid w:val="00430AA6"/>
    <w:rsid w:val="004357EA"/>
    <w:rsid w:val="0044023D"/>
    <w:rsid w:val="00445CF8"/>
    <w:rsid w:val="00446218"/>
    <w:rsid w:val="0045471D"/>
    <w:rsid w:val="0046206B"/>
    <w:rsid w:val="004673E8"/>
    <w:rsid w:val="00467B04"/>
    <w:rsid w:val="00467C0C"/>
    <w:rsid w:val="004813EB"/>
    <w:rsid w:val="00483AD7"/>
    <w:rsid w:val="0048474E"/>
    <w:rsid w:val="004912B6"/>
    <w:rsid w:val="004928C2"/>
    <w:rsid w:val="00492C2D"/>
    <w:rsid w:val="004A6ADC"/>
    <w:rsid w:val="004C0564"/>
    <w:rsid w:val="004C5D4A"/>
    <w:rsid w:val="004D40C5"/>
    <w:rsid w:val="004D6445"/>
    <w:rsid w:val="004E2530"/>
    <w:rsid w:val="004E4A3C"/>
    <w:rsid w:val="004E794E"/>
    <w:rsid w:val="004F112A"/>
    <w:rsid w:val="004F44BD"/>
    <w:rsid w:val="00510BFC"/>
    <w:rsid w:val="00516623"/>
    <w:rsid w:val="00522AAF"/>
    <w:rsid w:val="00530C31"/>
    <w:rsid w:val="005323C1"/>
    <w:rsid w:val="00533031"/>
    <w:rsid w:val="00541C9E"/>
    <w:rsid w:val="00543B25"/>
    <w:rsid w:val="00550026"/>
    <w:rsid w:val="00551537"/>
    <w:rsid w:val="0056088C"/>
    <w:rsid w:val="00560BE4"/>
    <w:rsid w:val="00560DF6"/>
    <w:rsid w:val="00561931"/>
    <w:rsid w:val="00563725"/>
    <w:rsid w:val="00565F56"/>
    <w:rsid w:val="00567C73"/>
    <w:rsid w:val="00571D28"/>
    <w:rsid w:val="0057487F"/>
    <w:rsid w:val="00575708"/>
    <w:rsid w:val="005766A3"/>
    <w:rsid w:val="00581B6E"/>
    <w:rsid w:val="005A160D"/>
    <w:rsid w:val="005A3316"/>
    <w:rsid w:val="005C271F"/>
    <w:rsid w:val="005C3484"/>
    <w:rsid w:val="005C6065"/>
    <w:rsid w:val="005C6D55"/>
    <w:rsid w:val="005D2290"/>
    <w:rsid w:val="005E0715"/>
    <w:rsid w:val="005E2750"/>
    <w:rsid w:val="005E3CB8"/>
    <w:rsid w:val="005E7ECB"/>
    <w:rsid w:val="00614ABF"/>
    <w:rsid w:val="0062069A"/>
    <w:rsid w:val="00636913"/>
    <w:rsid w:val="00640849"/>
    <w:rsid w:val="0064175F"/>
    <w:rsid w:val="00655CC8"/>
    <w:rsid w:val="0067552C"/>
    <w:rsid w:val="00677775"/>
    <w:rsid w:val="006938E1"/>
    <w:rsid w:val="00693CF8"/>
    <w:rsid w:val="00694C59"/>
    <w:rsid w:val="006D017F"/>
    <w:rsid w:val="006E3B1E"/>
    <w:rsid w:val="006F359F"/>
    <w:rsid w:val="00700584"/>
    <w:rsid w:val="00704A84"/>
    <w:rsid w:val="007100E6"/>
    <w:rsid w:val="00720BCB"/>
    <w:rsid w:val="00722468"/>
    <w:rsid w:val="00733E11"/>
    <w:rsid w:val="00736120"/>
    <w:rsid w:val="007426E2"/>
    <w:rsid w:val="0074711B"/>
    <w:rsid w:val="00757C49"/>
    <w:rsid w:val="00757D49"/>
    <w:rsid w:val="00762CBF"/>
    <w:rsid w:val="007651AD"/>
    <w:rsid w:val="00770FDD"/>
    <w:rsid w:val="00772393"/>
    <w:rsid w:val="00780EEF"/>
    <w:rsid w:val="00780F7C"/>
    <w:rsid w:val="00784723"/>
    <w:rsid w:val="00786BCC"/>
    <w:rsid w:val="0078723B"/>
    <w:rsid w:val="007932F8"/>
    <w:rsid w:val="00796308"/>
    <w:rsid w:val="0079700C"/>
    <w:rsid w:val="007A171A"/>
    <w:rsid w:val="007B5093"/>
    <w:rsid w:val="007B5D9B"/>
    <w:rsid w:val="007C2ED4"/>
    <w:rsid w:val="007D333E"/>
    <w:rsid w:val="007E5671"/>
    <w:rsid w:val="007F2D88"/>
    <w:rsid w:val="00805EAA"/>
    <w:rsid w:val="0081442C"/>
    <w:rsid w:val="00817B60"/>
    <w:rsid w:val="00836864"/>
    <w:rsid w:val="00836869"/>
    <w:rsid w:val="0084285B"/>
    <w:rsid w:val="008437E6"/>
    <w:rsid w:val="0084426B"/>
    <w:rsid w:val="00852CEA"/>
    <w:rsid w:val="00875D8C"/>
    <w:rsid w:val="00880439"/>
    <w:rsid w:val="00881F96"/>
    <w:rsid w:val="008A224B"/>
    <w:rsid w:val="008A59FB"/>
    <w:rsid w:val="008B1121"/>
    <w:rsid w:val="008C4726"/>
    <w:rsid w:val="008C655C"/>
    <w:rsid w:val="008C6F2F"/>
    <w:rsid w:val="008C77D5"/>
    <w:rsid w:val="008F50A7"/>
    <w:rsid w:val="00904032"/>
    <w:rsid w:val="0091159F"/>
    <w:rsid w:val="00911DD2"/>
    <w:rsid w:val="00912B79"/>
    <w:rsid w:val="009222F5"/>
    <w:rsid w:val="00924F71"/>
    <w:rsid w:val="0092595B"/>
    <w:rsid w:val="00931F6D"/>
    <w:rsid w:val="00937CEA"/>
    <w:rsid w:val="00952F45"/>
    <w:rsid w:val="009559AE"/>
    <w:rsid w:val="00960C43"/>
    <w:rsid w:val="0096253D"/>
    <w:rsid w:val="00970556"/>
    <w:rsid w:val="00975A03"/>
    <w:rsid w:val="00976811"/>
    <w:rsid w:val="00986B20"/>
    <w:rsid w:val="00992CB2"/>
    <w:rsid w:val="00992E1F"/>
    <w:rsid w:val="0099464F"/>
    <w:rsid w:val="00996006"/>
    <w:rsid w:val="009A186E"/>
    <w:rsid w:val="009A2334"/>
    <w:rsid w:val="009A36E7"/>
    <w:rsid w:val="009A7B20"/>
    <w:rsid w:val="009C0149"/>
    <w:rsid w:val="009C46F3"/>
    <w:rsid w:val="009C5AC8"/>
    <w:rsid w:val="009C6344"/>
    <w:rsid w:val="009D15FB"/>
    <w:rsid w:val="009D4371"/>
    <w:rsid w:val="009F2BDF"/>
    <w:rsid w:val="00A10CC2"/>
    <w:rsid w:val="00A30EEC"/>
    <w:rsid w:val="00A408A8"/>
    <w:rsid w:val="00A42EAE"/>
    <w:rsid w:val="00A476AC"/>
    <w:rsid w:val="00A52E46"/>
    <w:rsid w:val="00A54206"/>
    <w:rsid w:val="00A562A2"/>
    <w:rsid w:val="00A5784F"/>
    <w:rsid w:val="00A60D87"/>
    <w:rsid w:val="00A65648"/>
    <w:rsid w:val="00A65FFA"/>
    <w:rsid w:val="00A70143"/>
    <w:rsid w:val="00A752B1"/>
    <w:rsid w:val="00A765E1"/>
    <w:rsid w:val="00A778BB"/>
    <w:rsid w:val="00A85777"/>
    <w:rsid w:val="00A94881"/>
    <w:rsid w:val="00A94C5E"/>
    <w:rsid w:val="00A95BA6"/>
    <w:rsid w:val="00AB2A9F"/>
    <w:rsid w:val="00AB502B"/>
    <w:rsid w:val="00AB5072"/>
    <w:rsid w:val="00AC7D0C"/>
    <w:rsid w:val="00AD5219"/>
    <w:rsid w:val="00AE5B92"/>
    <w:rsid w:val="00AE62CE"/>
    <w:rsid w:val="00B00668"/>
    <w:rsid w:val="00B25F5C"/>
    <w:rsid w:val="00B26807"/>
    <w:rsid w:val="00B27C45"/>
    <w:rsid w:val="00B33D6A"/>
    <w:rsid w:val="00B40A3A"/>
    <w:rsid w:val="00B43EEE"/>
    <w:rsid w:val="00B509B5"/>
    <w:rsid w:val="00B51989"/>
    <w:rsid w:val="00B555D0"/>
    <w:rsid w:val="00B55717"/>
    <w:rsid w:val="00B5590A"/>
    <w:rsid w:val="00B578AA"/>
    <w:rsid w:val="00B61895"/>
    <w:rsid w:val="00B70390"/>
    <w:rsid w:val="00B8387E"/>
    <w:rsid w:val="00B8388F"/>
    <w:rsid w:val="00B9057F"/>
    <w:rsid w:val="00BA2604"/>
    <w:rsid w:val="00BA576E"/>
    <w:rsid w:val="00BD02BD"/>
    <w:rsid w:val="00BD0B94"/>
    <w:rsid w:val="00BD3D98"/>
    <w:rsid w:val="00BD5AF3"/>
    <w:rsid w:val="00BE3295"/>
    <w:rsid w:val="00BE579D"/>
    <w:rsid w:val="00BF33A3"/>
    <w:rsid w:val="00C0347C"/>
    <w:rsid w:val="00C06591"/>
    <w:rsid w:val="00C06E5B"/>
    <w:rsid w:val="00C10598"/>
    <w:rsid w:val="00C3461F"/>
    <w:rsid w:val="00C355FE"/>
    <w:rsid w:val="00C447E8"/>
    <w:rsid w:val="00C54FFA"/>
    <w:rsid w:val="00C55D8F"/>
    <w:rsid w:val="00C67CC7"/>
    <w:rsid w:val="00C81657"/>
    <w:rsid w:val="00C83BAA"/>
    <w:rsid w:val="00C93F6D"/>
    <w:rsid w:val="00CA2CC5"/>
    <w:rsid w:val="00CA3AD9"/>
    <w:rsid w:val="00CB4FA1"/>
    <w:rsid w:val="00CB7077"/>
    <w:rsid w:val="00CB77F8"/>
    <w:rsid w:val="00CC215A"/>
    <w:rsid w:val="00CD0498"/>
    <w:rsid w:val="00CE2479"/>
    <w:rsid w:val="00CF2313"/>
    <w:rsid w:val="00D0123C"/>
    <w:rsid w:val="00D02904"/>
    <w:rsid w:val="00D15688"/>
    <w:rsid w:val="00D15B86"/>
    <w:rsid w:val="00D1630E"/>
    <w:rsid w:val="00D22258"/>
    <w:rsid w:val="00D34C96"/>
    <w:rsid w:val="00D37A04"/>
    <w:rsid w:val="00D4345E"/>
    <w:rsid w:val="00D64303"/>
    <w:rsid w:val="00D6659E"/>
    <w:rsid w:val="00D70A62"/>
    <w:rsid w:val="00D82B59"/>
    <w:rsid w:val="00D8645D"/>
    <w:rsid w:val="00D8731A"/>
    <w:rsid w:val="00D87597"/>
    <w:rsid w:val="00D916AC"/>
    <w:rsid w:val="00D91721"/>
    <w:rsid w:val="00D92167"/>
    <w:rsid w:val="00DA3CB5"/>
    <w:rsid w:val="00DC5633"/>
    <w:rsid w:val="00DC6EB7"/>
    <w:rsid w:val="00DD45EA"/>
    <w:rsid w:val="00DE0F64"/>
    <w:rsid w:val="00DE0FC4"/>
    <w:rsid w:val="00DE3805"/>
    <w:rsid w:val="00DF0AAA"/>
    <w:rsid w:val="00E10B3C"/>
    <w:rsid w:val="00E1124A"/>
    <w:rsid w:val="00E13021"/>
    <w:rsid w:val="00E147F0"/>
    <w:rsid w:val="00E162D2"/>
    <w:rsid w:val="00E169CA"/>
    <w:rsid w:val="00E2013A"/>
    <w:rsid w:val="00E25036"/>
    <w:rsid w:val="00E26489"/>
    <w:rsid w:val="00E422B4"/>
    <w:rsid w:val="00E502DD"/>
    <w:rsid w:val="00E51D83"/>
    <w:rsid w:val="00E54A79"/>
    <w:rsid w:val="00E61B49"/>
    <w:rsid w:val="00E61EF6"/>
    <w:rsid w:val="00E61F5A"/>
    <w:rsid w:val="00E655CE"/>
    <w:rsid w:val="00E7205C"/>
    <w:rsid w:val="00E72632"/>
    <w:rsid w:val="00E739B4"/>
    <w:rsid w:val="00E755FA"/>
    <w:rsid w:val="00E77B3B"/>
    <w:rsid w:val="00E80960"/>
    <w:rsid w:val="00E831EF"/>
    <w:rsid w:val="00E859AE"/>
    <w:rsid w:val="00E90196"/>
    <w:rsid w:val="00E91893"/>
    <w:rsid w:val="00EB2B18"/>
    <w:rsid w:val="00ED0D0D"/>
    <w:rsid w:val="00ED1087"/>
    <w:rsid w:val="00ED312D"/>
    <w:rsid w:val="00EE12EE"/>
    <w:rsid w:val="00F0781A"/>
    <w:rsid w:val="00F1561C"/>
    <w:rsid w:val="00F27927"/>
    <w:rsid w:val="00F31C01"/>
    <w:rsid w:val="00F414F9"/>
    <w:rsid w:val="00F5115E"/>
    <w:rsid w:val="00F6022E"/>
    <w:rsid w:val="00F7159B"/>
    <w:rsid w:val="00F7266E"/>
    <w:rsid w:val="00F76BE2"/>
    <w:rsid w:val="00F818DB"/>
    <w:rsid w:val="00FB25B8"/>
    <w:rsid w:val="00FC5A09"/>
    <w:rsid w:val="00FC6C62"/>
    <w:rsid w:val="00FC7C5E"/>
    <w:rsid w:val="00FD5B25"/>
    <w:rsid w:val="00FE21B1"/>
    <w:rsid w:val="00FE508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F2CC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5219"/>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link w:val="Heading1Char"/>
    <w:qFormat/>
    <w:rsid w:val="00AD5219"/>
    <w:pPr>
      <w:keepNext/>
      <w:numPr>
        <w:numId w:val="28"/>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AD5219"/>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h39"/>
    <w:basedOn w:val="Normal"/>
    <w:next w:val="Normal"/>
    <w:link w:val="Heading3Char"/>
    <w:uiPriority w:val="9"/>
    <w:qFormat/>
    <w:rsid w:val="00122385"/>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122385"/>
    <w:pPr>
      <w:keepNext/>
      <w:keepLines/>
      <w:spacing w:before="200" w:after="60"/>
      <w:outlineLvl w:val="3"/>
    </w:pPr>
    <w:rPr>
      <w:b/>
      <w:bCs/>
      <w:i/>
      <w:iCs/>
    </w:rPr>
  </w:style>
  <w:style w:type="paragraph" w:styleId="Heading5">
    <w:name w:val="heading 5"/>
    <w:aliases w:val="Para5,5 sub-bullet,sb,4,Spare1,Level 3 - (i),(i),(i)1,Level 3 - (i)1,i.,1.1.1.1.1"/>
    <w:basedOn w:val="Normal"/>
    <w:next w:val="Normal"/>
    <w:link w:val="Heading5Char"/>
    <w:qFormat/>
    <w:rsid w:val="006938E1"/>
    <w:pPr>
      <w:numPr>
        <w:ilvl w:val="4"/>
        <w:numId w:val="22"/>
      </w:numPr>
      <w:spacing w:before="240" w:after="60"/>
      <w:outlineLvl w:val="4"/>
    </w:pPr>
    <w:rPr>
      <w:sz w:val="22"/>
    </w:rPr>
  </w:style>
  <w:style w:type="paragraph" w:styleId="Heading6">
    <w:name w:val="heading 6"/>
    <w:aliases w:val="sub-dash,sd,5,Spare2,A.,Heading 6 (a),Smart 2000"/>
    <w:basedOn w:val="Normal"/>
    <w:next w:val="Normal"/>
    <w:link w:val="Heading6Char"/>
    <w:qFormat/>
    <w:rsid w:val="006938E1"/>
    <w:pPr>
      <w:numPr>
        <w:ilvl w:val="5"/>
        <w:numId w:val="22"/>
      </w:numPr>
      <w:spacing w:before="240" w:after="60"/>
      <w:outlineLvl w:val="5"/>
    </w:pPr>
    <w:rPr>
      <w:i/>
      <w:sz w:val="22"/>
    </w:rPr>
  </w:style>
  <w:style w:type="paragraph" w:styleId="Heading7">
    <w:name w:val="heading 7"/>
    <w:aliases w:val="Spare3"/>
    <w:basedOn w:val="Normal"/>
    <w:next w:val="Normal"/>
    <w:link w:val="Heading7Char"/>
    <w:qFormat/>
    <w:rsid w:val="006938E1"/>
    <w:pPr>
      <w:numPr>
        <w:ilvl w:val="6"/>
        <w:numId w:val="22"/>
      </w:numPr>
      <w:spacing w:before="240" w:after="60"/>
      <w:outlineLvl w:val="6"/>
    </w:pPr>
  </w:style>
  <w:style w:type="paragraph" w:styleId="Heading8">
    <w:name w:val="heading 8"/>
    <w:aliases w:val="Spare4,(A)"/>
    <w:basedOn w:val="Normal"/>
    <w:next w:val="Normal"/>
    <w:link w:val="Heading8Char"/>
    <w:qFormat/>
    <w:rsid w:val="006938E1"/>
    <w:pPr>
      <w:numPr>
        <w:ilvl w:val="7"/>
        <w:numId w:val="22"/>
      </w:numPr>
      <w:spacing w:before="240" w:after="60"/>
      <w:outlineLvl w:val="7"/>
    </w:pPr>
    <w:rPr>
      <w:i/>
    </w:rPr>
  </w:style>
  <w:style w:type="paragraph" w:styleId="Heading9">
    <w:name w:val="heading 9"/>
    <w:aliases w:val="Spare5,HAPPY,I"/>
    <w:basedOn w:val="Normal"/>
    <w:next w:val="Normal"/>
    <w:link w:val="Heading9Char"/>
    <w:qFormat/>
    <w:rsid w:val="006938E1"/>
    <w:pPr>
      <w:numPr>
        <w:ilvl w:val="8"/>
        <w:numId w:val="22"/>
      </w:numPr>
      <w:spacing w:before="240" w:after="60"/>
      <w:outlineLvl w:val="8"/>
    </w:pPr>
    <w:rPr>
      <w:i/>
      <w:sz w:val="18"/>
    </w:rPr>
  </w:style>
  <w:style w:type="character" w:default="1" w:styleId="DefaultParagraphFont">
    <w:name w:val="Default Paragraph Font"/>
    <w:uiPriority w:val="1"/>
    <w:semiHidden/>
    <w:unhideWhenUsed/>
    <w:rsid w:val="00AD521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5219"/>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TOC1">
    <w:name w:val="toc 1"/>
    <w:next w:val="ASDEFCONNormal"/>
    <w:autoRedefine/>
    <w:uiPriority w:val="39"/>
    <w:rsid w:val="00AD5219"/>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Pr>
      <w:sz w:val="16"/>
    </w:rPr>
  </w:style>
  <w:style w:type="paragraph" w:styleId="CommentText">
    <w:name w:val="annotation text"/>
    <w:basedOn w:val="Normal"/>
    <w:semiHidden/>
  </w:style>
  <w:style w:type="paragraph" w:styleId="TOC2">
    <w:name w:val="toc 2"/>
    <w:next w:val="ASDEFCONNormal"/>
    <w:autoRedefine/>
    <w:uiPriority w:val="39"/>
    <w:rsid w:val="00AD5219"/>
    <w:pPr>
      <w:spacing w:after="60"/>
      <w:ind w:left="1417" w:hanging="850"/>
    </w:pPr>
    <w:rPr>
      <w:rFonts w:ascii="Arial" w:hAnsi="Arial" w:cs="Arial"/>
      <w:szCs w:val="24"/>
    </w:rPr>
  </w:style>
  <w:style w:type="paragraph" w:styleId="TOC3">
    <w:name w:val="toc 3"/>
    <w:basedOn w:val="Normal"/>
    <w:next w:val="Normal"/>
    <w:autoRedefine/>
    <w:rsid w:val="00AD5219"/>
    <w:pPr>
      <w:spacing w:after="100"/>
      <w:ind w:left="400"/>
    </w:pPr>
  </w:style>
  <w:style w:type="paragraph" w:styleId="BalloonText">
    <w:name w:val="Balloon Text"/>
    <w:basedOn w:val="Normal"/>
    <w:link w:val="BalloonTextChar"/>
    <w:autoRedefine/>
    <w:rsid w:val="00A476AC"/>
    <w:rPr>
      <w:sz w:val="18"/>
      <w:szCs w:val="20"/>
    </w:rPr>
  </w:style>
  <w:style w:type="table" w:styleId="TableGrid">
    <w:name w:val="Table Grid"/>
    <w:basedOn w:val="TableNormal"/>
    <w:rsid w:val="00796308"/>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796308"/>
  </w:style>
  <w:style w:type="paragraph" w:customStyle="1" w:styleId="Style1">
    <w:name w:val="Style1"/>
    <w:basedOn w:val="Heading4"/>
    <w:rsid w:val="00796308"/>
    <w:rPr>
      <w:b w:val="0"/>
    </w:rPr>
  </w:style>
  <w:style w:type="paragraph" w:styleId="EndnoteText">
    <w:name w:val="endnote text"/>
    <w:basedOn w:val="Normal"/>
    <w:semiHidden/>
    <w:rsid w:val="00796308"/>
    <w:rPr>
      <w:szCs w:val="20"/>
    </w:rPr>
  </w:style>
  <w:style w:type="paragraph" w:customStyle="1" w:styleId="COTCOCLV2-ASDEFCON">
    <w:name w:val="COT/COC LV2 - ASDEFCON"/>
    <w:basedOn w:val="ASDEFCONNormal"/>
    <w:next w:val="COTCOCLV3-ASDEFCON"/>
    <w:rsid w:val="00AD5219"/>
    <w:pPr>
      <w:keepNext/>
      <w:keepLines/>
      <w:numPr>
        <w:ilvl w:val="1"/>
        <w:numId w:val="3"/>
      </w:numPr>
      <w:pBdr>
        <w:bottom w:val="single" w:sz="4" w:space="1" w:color="auto"/>
      </w:pBdr>
    </w:pPr>
    <w:rPr>
      <w:b/>
    </w:rPr>
  </w:style>
  <w:style w:type="paragraph" w:customStyle="1" w:styleId="ASDEFCONNormal">
    <w:name w:val="ASDEFCON Normal"/>
    <w:link w:val="ASDEFCONNormalChar"/>
    <w:rsid w:val="00AD5219"/>
    <w:pPr>
      <w:spacing w:after="120"/>
      <w:jc w:val="both"/>
    </w:pPr>
    <w:rPr>
      <w:rFonts w:ascii="Arial" w:hAnsi="Arial"/>
      <w:color w:val="000000"/>
      <w:szCs w:val="40"/>
    </w:rPr>
  </w:style>
  <w:style w:type="character" w:customStyle="1" w:styleId="ASDEFCONNormalChar">
    <w:name w:val="ASDEFCON Normal Char"/>
    <w:link w:val="ASDEFCONNormal"/>
    <w:rsid w:val="00AD5219"/>
    <w:rPr>
      <w:rFonts w:ascii="Arial" w:hAnsi="Arial"/>
      <w:color w:val="000000"/>
      <w:szCs w:val="40"/>
    </w:rPr>
  </w:style>
  <w:style w:type="paragraph" w:customStyle="1" w:styleId="COTCOCLV3-ASDEFCON">
    <w:name w:val="COT/COC LV3 - ASDEFCON"/>
    <w:basedOn w:val="ASDEFCONNormal"/>
    <w:rsid w:val="00AD5219"/>
    <w:pPr>
      <w:numPr>
        <w:ilvl w:val="2"/>
        <w:numId w:val="3"/>
      </w:numPr>
    </w:pPr>
  </w:style>
  <w:style w:type="paragraph" w:customStyle="1" w:styleId="COTCOCLV1-ASDEFCON">
    <w:name w:val="COT/COC LV1 - ASDEFCON"/>
    <w:basedOn w:val="ASDEFCONNormal"/>
    <w:next w:val="COTCOCLV2-ASDEFCON"/>
    <w:rsid w:val="00AD5219"/>
    <w:pPr>
      <w:keepNext/>
      <w:keepLines/>
      <w:numPr>
        <w:numId w:val="3"/>
      </w:numPr>
      <w:spacing w:before="240"/>
    </w:pPr>
    <w:rPr>
      <w:b/>
      <w:caps/>
    </w:rPr>
  </w:style>
  <w:style w:type="paragraph" w:customStyle="1" w:styleId="COTCOCLV4-ASDEFCON">
    <w:name w:val="COT/COC LV4 - ASDEFCON"/>
    <w:basedOn w:val="ASDEFCONNormal"/>
    <w:rsid w:val="00AD5219"/>
    <w:pPr>
      <w:numPr>
        <w:ilvl w:val="3"/>
        <w:numId w:val="3"/>
      </w:numPr>
    </w:pPr>
  </w:style>
  <w:style w:type="paragraph" w:customStyle="1" w:styleId="COTCOCLV5-ASDEFCON">
    <w:name w:val="COT/COC LV5 - ASDEFCON"/>
    <w:basedOn w:val="ASDEFCONNormal"/>
    <w:rsid w:val="00AD5219"/>
    <w:pPr>
      <w:numPr>
        <w:ilvl w:val="4"/>
        <w:numId w:val="3"/>
      </w:numPr>
    </w:pPr>
  </w:style>
  <w:style w:type="paragraph" w:customStyle="1" w:styleId="COTCOCLV6-ASDEFCON">
    <w:name w:val="COT/COC LV6 - ASDEFCON"/>
    <w:basedOn w:val="ASDEFCONNormal"/>
    <w:rsid w:val="00AD5219"/>
    <w:pPr>
      <w:keepLines/>
      <w:numPr>
        <w:ilvl w:val="5"/>
        <w:numId w:val="3"/>
      </w:numPr>
    </w:pPr>
  </w:style>
  <w:style w:type="paragraph" w:customStyle="1" w:styleId="ASDEFCONOption">
    <w:name w:val="ASDEFCON Option"/>
    <w:basedOn w:val="ASDEFCONNormal"/>
    <w:rsid w:val="00AD5219"/>
    <w:pPr>
      <w:keepNext/>
      <w:spacing w:before="60"/>
    </w:pPr>
    <w:rPr>
      <w:b/>
      <w:i/>
      <w:szCs w:val="24"/>
    </w:rPr>
  </w:style>
  <w:style w:type="paragraph" w:customStyle="1" w:styleId="NoteToDrafters-ASDEFCON">
    <w:name w:val="Note To Drafters - ASDEFCON"/>
    <w:basedOn w:val="ASDEFCONNormal"/>
    <w:rsid w:val="00AD5219"/>
    <w:pPr>
      <w:keepNext/>
      <w:shd w:val="clear" w:color="auto" w:fill="000000"/>
    </w:pPr>
    <w:rPr>
      <w:b/>
      <w:i/>
      <w:color w:val="FFFFFF"/>
    </w:rPr>
  </w:style>
  <w:style w:type="paragraph" w:customStyle="1" w:styleId="NoteToTenderers-ASDEFCON">
    <w:name w:val="Note To Tenderers - ASDEFCON"/>
    <w:basedOn w:val="ASDEFCONNormal"/>
    <w:rsid w:val="00AD5219"/>
    <w:pPr>
      <w:keepNext/>
      <w:shd w:val="pct15" w:color="auto" w:fill="auto"/>
    </w:pPr>
    <w:rPr>
      <w:b/>
      <w:i/>
    </w:rPr>
  </w:style>
  <w:style w:type="paragraph" w:customStyle="1" w:styleId="ASDEFCONTitle">
    <w:name w:val="ASDEFCON Title"/>
    <w:basedOn w:val="ASDEFCONNormal"/>
    <w:rsid w:val="00AD5219"/>
    <w:pPr>
      <w:keepLines/>
      <w:spacing w:before="240"/>
      <w:jc w:val="center"/>
    </w:pPr>
    <w:rPr>
      <w:b/>
      <w:caps/>
    </w:rPr>
  </w:style>
  <w:style w:type="paragraph" w:customStyle="1" w:styleId="ATTANNLV1-ASDEFCON">
    <w:name w:val="ATT/ANN LV1 - ASDEFCON"/>
    <w:basedOn w:val="ASDEFCONNormal"/>
    <w:next w:val="ATTANNLV2-ASDEFCON"/>
    <w:rsid w:val="00AD5219"/>
    <w:pPr>
      <w:keepNext/>
      <w:keepLines/>
      <w:numPr>
        <w:numId w:val="25"/>
      </w:numPr>
      <w:spacing w:before="240"/>
    </w:pPr>
    <w:rPr>
      <w:rFonts w:ascii="Arial Bold" w:hAnsi="Arial Bold"/>
      <w:b/>
      <w:caps/>
      <w:szCs w:val="24"/>
    </w:rPr>
  </w:style>
  <w:style w:type="paragraph" w:customStyle="1" w:styleId="ATTANNLV2-ASDEFCON">
    <w:name w:val="ATT/ANN LV2 - ASDEFCON"/>
    <w:basedOn w:val="ASDEFCONNormal"/>
    <w:link w:val="ATTANNLV2-ASDEFCONChar"/>
    <w:rsid w:val="00AD5219"/>
    <w:pPr>
      <w:numPr>
        <w:ilvl w:val="1"/>
        <w:numId w:val="25"/>
      </w:numPr>
    </w:pPr>
    <w:rPr>
      <w:szCs w:val="24"/>
    </w:rPr>
  </w:style>
  <w:style w:type="character" w:customStyle="1" w:styleId="ATTANNLV2-ASDEFCONChar">
    <w:name w:val="ATT/ANN LV2 - ASDEFCON Char"/>
    <w:link w:val="ATTANNLV2-ASDEFCON"/>
    <w:rsid w:val="00AD5219"/>
    <w:rPr>
      <w:rFonts w:ascii="Arial" w:hAnsi="Arial"/>
      <w:color w:val="000000"/>
      <w:szCs w:val="24"/>
    </w:rPr>
  </w:style>
  <w:style w:type="paragraph" w:customStyle="1" w:styleId="ATTANNLV3-ASDEFCON">
    <w:name w:val="ATT/ANN LV3 - ASDEFCON"/>
    <w:basedOn w:val="ASDEFCONNormal"/>
    <w:rsid w:val="00AD5219"/>
    <w:pPr>
      <w:numPr>
        <w:ilvl w:val="2"/>
        <w:numId w:val="25"/>
      </w:numPr>
    </w:pPr>
    <w:rPr>
      <w:szCs w:val="24"/>
    </w:rPr>
  </w:style>
  <w:style w:type="paragraph" w:customStyle="1" w:styleId="ATTANNLV4-ASDEFCON">
    <w:name w:val="ATT/ANN LV4 - ASDEFCON"/>
    <w:basedOn w:val="ASDEFCONNormal"/>
    <w:rsid w:val="00AD5219"/>
    <w:pPr>
      <w:numPr>
        <w:ilvl w:val="3"/>
        <w:numId w:val="25"/>
      </w:numPr>
    </w:pPr>
    <w:rPr>
      <w:szCs w:val="24"/>
    </w:rPr>
  </w:style>
  <w:style w:type="paragraph" w:customStyle="1" w:styleId="ASDEFCONCoverTitle">
    <w:name w:val="ASDEFCON Cover Title"/>
    <w:rsid w:val="00AD5219"/>
    <w:pPr>
      <w:jc w:val="center"/>
    </w:pPr>
    <w:rPr>
      <w:rFonts w:ascii="Georgia" w:hAnsi="Georgia"/>
      <w:b/>
      <w:color w:val="000000"/>
      <w:sz w:val="100"/>
      <w:szCs w:val="24"/>
    </w:rPr>
  </w:style>
  <w:style w:type="paragraph" w:customStyle="1" w:styleId="ASDEFCONHeaderFooterLeft">
    <w:name w:val="ASDEFCON Header/Footer Left"/>
    <w:basedOn w:val="ASDEFCONNormal"/>
    <w:rsid w:val="00AD5219"/>
    <w:pPr>
      <w:spacing w:after="0"/>
      <w:jc w:val="left"/>
    </w:pPr>
    <w:rPr>
      <w:sz w:val="16"/>
      <w:szCs w:val="24"/>
    </w:rPr>
  </w:style>
  <w:style w:type="paragraph" w:customStyle="1" w:styleId="ASDEFCONCoverPageIncorp">
    <w:name w:val="ASDEFCON Cover Page Incorp"/>
    <w:rsid w:val="00AD5219"/>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AD5219"/>
    <w:rPr>
      <w:b/>
      <w:i/>
    </w:rPr>
  </w:style>
  <w:style w:type="paragraph" w:customStyle="1" w:styleId="COTCOCLV2NONUM-ASDEFCON">
    <w:name w:val="COT/COC LV2 NONUM - ASDEFCON"/>
    <w:basedOn w:val="COTCOCLV2-ASDEFCON"/>
    <w:next w:val="COTCOCLV3-ASDEFCON"/>
    <w:rsid w:val="00AD5219"/>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AD5219"/>
    <w:pPr>
      <w:keepNext w:val="0"/>
      <w:numPr>
        <w:numId w:val="0"/>
      </w:numPr>
      <w:ind w:left="851"/>
    </w:pPr>
    <w:rPr>
      <w:bCs/>
      <w:szCs w:val="20"/>
    </w:rPr>
  </w:style>
  <w:style w:type="paragraph" w:customStyle="1" w:styleId="COTCOCLV3NONUM-ASDEFCON">
    <w:name w:val="COT/COC LV3 NONUM - ASDEFCON"/>
    <w:basedOn w:val="COTCOCLV3-ASDEFCON"/>
    <w:next w:val="COTCOCLV3-ASDEFCON"/>
    <w:rsid w:val="00AD5219"/>
    <w:pPr>
      <w:numPr>
        <w:ilvl w:val="0"/>
        <w:numId w:val="0"/>
      </w:numPr>
      <w:ind w:left="851"/>
    </w:pPr>
    <w:rPr>
      <w:szCs w:val="20"/>
    </w:rPr>
  </w:style>
  <w:style w:type="paragraph" w:customStyle="1" w:styleId="COTCOCLV4NONUM-ASDEFCON">
    <w:name w:val="COT/COC LV4 NONUM - ASDEFCON"/>
    <w:basedOn w:val="COTCOCLV4-ASDEFCON"/>
    <w:next w:val="COTCOCLV4-ASDEFCON"/>
    <w:rsid w:val="00AD5219"/>
    <w:pPr>
      <w:numPr>
        <w:ilvl w:val="0"/>
        <w:numId w:val="0"/>
      </w:numPr>
      <w:ind w:left="1418"/>
    </w:pPr>
    <w:rPr>
      <w:szCs w:val="20"/>
    </w:rPr>
  </w:style>
  <w:style w:type="paragraph" w:customStyle="1" w:styleId="COTCOCLV5NONUM-ASDEFCON">
    <w:name w:val="COT/COC LV5 NONUM - ASDEFCON"/>
    <w:basedOn w:val="COTCOCLV5-ASDEFCON"/>
    <w:next w:val="COTCOCLV5-ASDEFCON"/>
    <w:rsid w:val="00AD5219"/>
    <w:pPr>
      <w:numPr>
        <w:ilvl w:val="0"/>
        <w:numId w:val="0"/>
      </w:numPr>
      <w:ind w:left="1985"/>
    </w:pPr>
    <w:rPr>
      <w:szCs w:val="20"/>
    </w:rPr>
  </w:style>
  <w:style w:type="paragraph" w:customStyle="1" w:styleId="COTCOCLV6NONUM-ASDEFCON">
    <w:name w:val="COT/COC LV6 NONUM - ASDEFCON"/>
    <w:basedOn w:val="COTCOCLV6-ASDEFCON"/>
    <w:next w:val="COTCOCLV6-ASDEFCON"/>
    <w:rsid w:val="00AD5219"/>
    <w:pPr>
      <w:numPr>
        <w:ilvl w:val="0"/>
        <w:numId w:val="0"/>
      </w:numPr>
      <w:ind w:left="2552"/>
    </w:pPr>
    <w:rPr>
      <w:szCs w:val="20"/>
    </w:rPr>
  </w:style>
  <w:style w:type="paragraph" w:customStyle="1" w:styleId="ATTANNLV1NONUM-ASDEFCON">
    <w:name w:val="ATT/ANN LV1 NONUM - ASDEFCON"/>
    <w:basedOn w:val="ATTANNLV1-ASDEFCON"/>
    <w:next w:val="ATTANNLV2-ASDEFCON"/>
    <w:rsid w:val="00AD5219"/>
    <w:pPr>
      <w:numPr>
        <w:numId w:val="0"/>
      </w:numPr>
      <w:ind w:left="851"/>
    </w:pPr>
    <w:rPr>
      <w:bCs/>
      <w:szCs w:val="20"/>
    </w:rPr>
  </w:style>
  <w:style w:type="paragraph" w:customStyle="1" w:styleId="ATTANNLV2NONUM-ASDEFCON">
    <w:name w:val="ATT/ANN LV2 NONUM - ASDEFCON"/>
    <w:basedOn w:val="ATTANNLV2-ASDEFCON"/>
    <w:next w:val="ATTANNLV2-ASDEFCON"/>
    <w:rsid w:val="00AD5219"/>
    <w:pPr>
      <w:numPr>
        <w:ilvl w:val="0"/>
        <w:numId w:val="0"/>
      </w:numPr>
      <w:ind w:left="851"/>
    </w:pPr>
    <w:rPr>
      <w:szCs w:val="20"/>
    </w:rPr>
  </w:style>
  <w:style w:type="paragraph" w:customStyle="1" w:styleId="ATTANNLV3NONUM-ASDEFCON">
    <w:name w:val="ATT/ANN LV3 NONUM - ASDEFCON"/>
    <w:basedOn w:val="ATTANNLV3-ASDEFCON"/>
    <w:next w:val="ATTANNLV3-ASDEFCON"/>
    <w:rsid w:val="00AD5219"/>
    <w:pPr>
      <w:numPr>
        <w:ilvl w:val="0"/>
        <w:numId w:val="0"/>
      </w:numPr>
      <w:ind w:left="1418"/>
    </w:pPr>
    <w:rPr>
      <w:szCs w:val="20"/>
    </w:rPr>
  </w:style>
  <w:style w:type="paragraph" w:customStyle="1" w:styleId="ATTANNLV4NONUM-ASDEFCON">
    <w:name w:val="ATT/ANN LV4 NONUM - ASDEFCON"/>
    <w:basedOn w:val="ATTANNLV4-ASDEFCON"/>
    <w:next w:val="ATTANNLV4-ASDEFCON"/>
    <w:rsid w:val="00AD5219"/>
    <w:pPr>
      <w:numPr>
        <w:ilvl w:val="0"/>
        <w:numId w:val="0"/>
      </w:numPr>
      <w:ind w:left="1985"/>
    </w:pPr>
    <w:rPr>
      <w:szCs w:val="20"/>
    </w:rPr>
  </w:style>
  <w:style w:type="paragraph" w:customStyle="1" w:styleId="NoteToDraftersBullets-ASDEFCON">
    <w:name w:val="Note To Drafters Bullets - ASDEFCON"/>
    <w:basedOn w:val="NoteToDrafters-ASDEFCON"/>
    <w:rsid w:val="00AD5219"/>
    <w:pPr>
      <w:numPr>
        <w:numId w:val="5"/>
      </w:numPr>
    </w:pPr>
    <w:rPr>
      <w:bCs/>
      <w:iCs/>
      <w:szCs w:val="20"/>
    </w:rPr>
  </w:style>
  <w:style w:type="paragraph" w:customStyle="1" w:styleId="NoteToDraftersList-ASDEFCON">
    <w:name w:val="Note To Drafters List - ASDEFCON"/>
    <w:basedOn w:val="NoteToDrafters-ASDEFCON"/>
    <w:rsid w:val="00AD5219"/>
    <w:pPr>
      <w:numPr>
        <w:numId w:val="6"/>
      </w:numPr>
    </w:pPr>
    <w:rPr>
      <w:bCs/>
      <w:iCs/>
      <w:szCs w:val="20"/>
    </w:rPr>
  </w:style>
  <w:style w:type="paragraph" w:customStyle="1" w:styleId="NoteToTenderersBullets-ASDEFCON">
    <w:name w:val="Note To Tenderers Bullets - ASDEFCON"/>
    <w:basedOn w:val="NoteToTenderers-ASDEFCON"/>
    <w:rsid w:val="00AD5219"/>
    <w:pPr>
      <w:numPr>
        <w:numId w:val="7"/>
      </w:numPr>
    </w:pPr>
    <w:rPr>
      <w:bCs/>
      <w:iCs/>
      <w:szCs w:val="20"/>
    </w:rPr>
  </w:style>
  <w:style w:type="paragraph" w:customStyle="1" w:styleId="NoteToTenderersList-ASDEFCON">
    <w:name w:val="Note To Tenderers List - ASDEFCON"/>
    <w:basedOn w:val="NoteToTenderers-ASDEFCON"/>
    <w:rsid w:val="00AD5219"/>
    <w:pPr>
      <w:numPr>
        <w:numId w:val="8"/>
      </w:numPr>
    </w:pPr>
    <w:rPr>
      <w:bCs/>
      <w:iCs/>
      <w:szCs w:val="20"/>
    </w:rPr>
  </w:style>
  <w:style w:type="paragraph" w:customStyle="1" w:styleId="SOWHL1-ASDEFCON">
    <w:name w:val="SOW HL1 - ASDEFCON"/>
    <w:basedOn w:val="ASDEFCONNormal"/>
    <w:next w:val="SOWHL2-ASDEFCON"/>
    <w:qFormat/>
    <w:rsid w:val="00AD5219"/>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AD5219"/>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AD5219"/>
    <w:pPr>
      <w:keepNext/>
      <w:numPr>
        <w:ilvl w:val="2"/>
        <w:numId w:val="2"/>
      </w:numPr>
    </w:pPr>
    <w:rPr>
      <w:rFonts w:eastAsia="Calibri"/>
      <w:b/>
      <w:szCs w:val="22"/>
      <w:lang w:eastAsia="en-US"/>
    </w:rPr>
  </w:style>
  <w:style w:type="paragraph" w:customStyle="1" w:styleId="SOWHL4-ASDEFCON">
    <w:name w:val="SOW HL4 - ASDEFCON"/>
    <w:basedOn w:val="ASDEFCONNormal"/>
    <w:qFormat/>
    <w:rsid w:val="00AD5219"/>
    <w:pPr>
      <w:keepNext/>
      <w:numPr>
        <w:ilvl w:val="3"/>
        <w:numId w:val="2"/>
      </w:numPr>
    </w:pPr>
    <w:rPr>
      <w:rFonts w:eastAsia="Calibri"/>
      <w:b/>
      <w:szCs w:val="22"/>
      <w:lang w:eastAsia="en-US"/>
    </w:rPr>
  </w:style>
  <w:style w:type="paragraph" w:customStyle="1" w:styleId="SOWHL5-ASDEFCON">
    <w:name w:val="SOW HL5 - ASDEFCON"/>
    <w:basedOn w:val="ASDEFCONNormal"/>
    <w:qFormat/>
    <w:rsid w:val="00AD5219"/>
    <w:pPr>
      <w:keepNext/>
      <w:numPr>
        <w:ilvl w:val="4"/>
        <w:numId w:val="2"/>
      </w:numPr>
    </w:pPr>
    <w:rPr>
      <w:rFonts w:eastAsia="Calibri"/>
      <w:b/>
      <w:szCs w:val="22"/>
      <w:lang w:eastAsia="en-US"/>
    </w:rPr>
  </w:style>
  <w:style w:type="paragraph" w:customStyle="1" w:styleId="SOWSubL1-ASDEFCON">
    <w:name w:val="SOW SubL1 - ASDEFCON"/>
    <w:basedOn w:val="ASDEFCONNormal"/>
    <w:qFormat/>
    <w:rsid w:val="00AD5219"/>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AD5219"/>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AD5219"/>
    <w:pPr>
      <w:numPr>
        <w:ilvl w:val="0"/>
        <w:numId w:val="0"/>
      </w:numPr>
      <w:ind w:left="1134"/>
    </w:pPr>
    <w:rPr>
      <w:rFonts w:eastAsia="Times New Roman"/>
      <w:bCs/>
      <w:szCs w:val="20"/>
    </w:rPr>
  </w:style>
  <w:style w:type="paragraph" w:customStyle="1" w:styleId="SOWTL2-ASDEFCON">
    <w:name w:val="SOW TL2 - ASDEFCON"/>
    <w:basedOn w:val="SOWHL2-ASDEFCON"/>
    <w:rsid w:val="00AD5219"/>
    <w:pPr>
      <w:keepNext w:val="0"/>
      <w:pBdr>
        <w:bottom w:val="none" w:sz="0" w:space="0" w:color="auto"/>
      </w:pBdr>
    </w:pPr>
    <w:rPr>
      <w:b w:val="0"/>
    </w:rPr>
  </w:style>
  <w:style w:type="paragraph" w:customStyle="1" w:styleId="SOWTL3NONUM-ASDEFCON">
    <w:name w:val="SOW TL3 NONUM - ASDEFCON"/>
    <w:basedOn w:val="SOWTL3-ASDEFCON"/>
    <w:next w:val="SOWTL3-ASDEFCON"/>
    <w:rsid w:val="00AD5219"/>
    <w:pPr>
      <w:numPr>
        <w:ilvl w:val="0"/>
        <w:numId w:val="0"/>
      </w:numPr>
      <w:ind w:left="1134"/>
    </w:pPr>
    <w:rPr>
      <w:rFonts w:eastAsia="Times New Roman"/>
      <w:bCs/>
      <w:szCs w:val="20"/>
    </w:rPr>
  </w:style>
  <w:style w:type="paragraph" w:customStyle="1" w:styleId="SOWTL3-ASDEFCON">
    <w:name w:val="SOW TL3 - ASDEFCON"/>
    <w:basedOn w:val="SOWHL3-ASDEFCON"/>
    <w:rsid w:val="00AD5219"/>
    <w:pPr>
      <w:keepNext w:val="0"/>
    </w:pPr>
    <w:rPr>
      <w:b w:val="0"/>
    </w:rPr>
  </w:style>
  <w:style w:type="paragraph" w:customStyle="1" w:styleId="SOWTL4NONUM-ASDEFCON">
    <w:name w:val="SOW TL4 NONUM - ASDEFCON"/>
    <w:basedOn w:val="SOWTL4-ASDEFCON"/>
    <w:next w:val="SOWTL4-ASDEFCON"/>
    <w:rsid w:val="00AD5219"/>
    <w:pPr>
      <w:numPr>
        <w:ilvl w:val="0"/>
        <w:numId w:val="0"/>
      </w:numPr>
      <w:ind w:left="1134"/>
    </w:pPr>
    <w:rPr>
      <w:rFonts w:eastAsia="Times New Roman"/>
      <w:bCs/>
      <w:szCs w:val="20"/>
    </w:rPr>
  </w:style>
  <w:style w:type="paragraph" w:customStyle="1" w:styleId="SOWTL4-ASDEFCON">
    <w:name w:val="SOW TL4 - ASDEFCON"/>
    <w:basedOn w:val="SOWHL4-ASDEFCON"/>
    <w:rsid w:val="00AD5219"/>
    <w:pPr>
      <w:keepNext w:val="0"/>
    </w:pPr>
    <w:rPr>
      <w:b w:val="0"/>
    </w:rPr>
  </w:style>
  <w:style w:type="paragraph" w:customStyle="1" w:styleId="SOWTL5NONUM-ASDEFCON">
    <w:name w:val="SOW TL5 NONUM - ASDEFCON"/>
    <w:basedOn w:val="SOWHL5-ASDEFCON"/>
    <w:next w:val="SOWTL5-ASDEFCON"/>
    <w:rsid w:val="00AD5219"/>
    <w:pPr>
      <w:keepNext w:val="0"/>
      <w:numPr>
        <w:ilvl w:val="0"/>
        <w:numId w:val="0"/>
      </w:numPr>
      <w:ind w:left="1134"/>
    </w:pPr>
    <w:rPr>
      <w:b w:val="0"/>
    </w:rPr>
  </w:style>
  <w:style w:type="paragraph" w:customStyle="1" w:styleId="SOWTL5-ASDEFCON">
    <w:name w:val="SOW TL5 - ASDEFCON"/>
    <w:basedOn w:val="SOWHL5-ASDEFCON"/>
    <w:rsid w:val="00AD5219"/>
    <w:pPr>
      <w:keepNext w:val="0"/>
    </w:pPr>
    <w:rPr>
      <w:b w:val="0"/>
    </w:rPr>
  </w:style>
  <w:style w:type="paragraph" w:customStyle="1" w:styleId="SOWSubL2-ASDEFCON">
    <w:name w:val="SOW SubL2 - ASDEFCON"/>
    <w:basedOn w:val="ASDEFCONNormal"/>
    <w:qFormat/>
    <w:rsid w:val="00AD5219"/>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AD5219"/>
    <w:pPr>
      <w:numPr>
        <w:numId w:val="0"/>
      </w:numPr>
      <w:ind w:left="1701"/>
    </w:pPr>
  </w:style>
  <w:style w:type="paragraph" w:customStyle="1" w:styleId="SOWSubL2NONUM-ASDEFCON">
    <w:name w:val="SOW SubL2 NONUM - ASDEFCON"/>
    <w:basedOn w:val="SOWSubL2-ASDEFCON"/>
    <w:next w:val="SOWSubL2-ASDEFCON"/>
    <w:qFormat/>
    <w:rsid w:val="00AD5219"/>
    <w:pPr>
      <w:numPr>
        <w:ilvl w:val="0"/>
        <w:numId w:val="0"/>
      </w:numPr>
      <w:ind w:left="2268"/>
    </w:pPr>
  </w:style>
  <w:style w:type="paragraph" w:styleId="FootnoteText">
    <w:name w:val="footnote text"/>
    <w:basedOn w:val="Normal"/>
    <w:semiHidden/>
    <w:rsid w:val="00AD5219"/>
    <w:rPr>
      <w:szCs w:val="20"/>
    </w:rPr>
  </w:style>
  <w:style w:type="paragraph" w:customStyle="1" w:styleId="ASDEFCONTextBlock">
    <w:name w:val="ASDEFCON TextBlock"/>
    <w:basedOn w:val="ASDEFCONNormal"/>
    <w:qFormat/>
    <w:rsid w:val="00AD5219"/>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AD5219"/>
    <w:pPr>
      <w:numPr>
        <w:numId w:val="9"/>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AD5219"/>
    <w:pPr>
      <w:keepNext/>
      <w:spacing w:before="240"/>
    </w:pPr>
    <w:rPr>
      <w:rFonts w:ascii="Arial Bold" w:hAnsi="Arial Bold"/>
      <w:b/>
      <w:bCs/>
      <w:caps/>
      <w:szCs w:val="20"/>
    </w:rPr>
  </w:style>
  <w:style w:type="paragraph" w:customStyle="1" w:styleId="Table8ptHeading-ASDEFCON">
    <w:name w:val="Table 8pt Heading - ASDEFCON"/>
    <w:basedOn w:val="ASDEFCONNormal"/>
    <w:rsid w:val="00AD5219"/>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AD5219"/>
    <w:pPr>
      <w:numPr>
        <w:numId w:val="18"/>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AD5219"/>
    <w:pPr>
      <w:numPr>
        <w:numId w:val="19"/>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AD5219"/>
    <w:rPr>
      <w:rFonts w:ascii="Arial" w:eastAsia="Calibri" w:hAnsi="Arial"/>
      <w:color w:val="000000"/>
      <w:szCs w:val="22"/>
      <w:lang w:eastAsia="en-US"/>
    </w:rPr>
  </w:style>
  <w:style w:type="paragraph" w:customStyle="1" w:styleId="Table8ptSub1-ASDEFCON">
    <w:name w:val="Table 8pt Sub1 - ASDEFCON"/>
    <w:basedOn w:val="Table8ptText-ASDEFCON"/>
    <w:rsid w:val="00AD5219"/>
    <w:pPr>
      <w:numPr>
        <w:ilvl w:val="1"/>
      </w:numPr>
    </w:pPr>
  </w:style>
  <w:style w:type="paragraph" w:customStyle="1" w:styleId="Table8ptSub2-ASDEFCON">
    <w:name w:val="Table 8pt Sub2 - ASDEFCON"/>
    <w:basedOn w:val="Table8ptText-ASDEFCON"/>
    <w:rsid w:val="00AD5219"/>
    <w:pPr>
      <w:numPr>
        <w:ilvl w:val="2"/>
      </w:numPr>
    </w:pPr>
  </w:style>
  <w:style w:type="paragraph" w:customStyle="1" w:styleId="Table10ptHeading-ASDEFCON">
    <w:name w:val="Table 10pt Heading - ASDEFCON"/>
    <w:basedOn w:val="ASDEFCONNormal"/>
    <w:rsid w:val="00AD5219"/>
    <w:pPr>
      <w:keepNext/>
      <w:spacing w:before="60" w:after="60"/>
      <w:jc w:val="center"/>
    </w:pPr>
    <w:rPr>
      <w:b/>
    </w:rPr>
  </w:style>
  <w:style w:type="paragraph" w:customStyle="1" w:styleId="Table8ptBP1-ASDEFCON">
    <w:name w:val="Table 8pt BP1 - ASDEFCON"/>
    <w:basedOn w:val="Table8ptText-ASDEFCON"/>
    <w:rsid w:val="00AD5219"/>
    <w:pPr>
      <w:numPr>
        <w:numId w:val="10"/>
      </w:numPr>
    </w:pPr>
  </w:style>
  <w:style w:type="paragraph" w:customStyle="1" w:styleId="Table8ptBP2-ASDEFCON">
    <w:name w:val="Table 8pt BP2 - ASDEFCON"/>
    <w:basedOn w:val="Table8ptText-ASDEFCON"/>
    <w:rsid w:val="00AD5219"/>
    <w:pPr>
      <w:numPr>
        <w:ilvl w:val="1"/>
        <w:numId w:val="10"/>
      </w:numPr>
      <w:tabs>
        <w:tab w:val="clear" w:pos="284"/>
      </w:tabs>
    </w:pPr>
    <w:rPr>
      <w:iCs/>
    </w:rPr>
  </w:style>
  <w:style w:type="paragraph" w:customStyle="1" w:styleId="ASDEFCONBulletsLV1">
    <w:name w:val="ASDEFCON Bullets LV1"/>
    <w:basedOn w:val="ASDEFCONNormal"/>
    <w:rsid w:val="00AD5219"/>
    <w:pPr>
      <w:numPr>
        <w:numId w:val="12"/>
      </w:numPr>
    </w:pPr>
    <w:rPr>
      <w:rFonts w:eastAsia="Calibri"/>
      <w:szCs w:val="22"/>
      <w:lang w:eastAsia="en-US"/>
    </w:rPr>
  </w:style>
  <w:style w:type="paragraph" w:customStyle="1" w:styleId="Table10ptSub1-ASDEFCON">
    <w:name w:val="Table 10pt Sub1 - ASDEFCON"/>
    <w:basedOn w:val="Table10ptText-ASDEFCON"/>
    <w:rsid w:val="00AD5219"/>
    <w:pPr>
      <w:numPr>
        <w:ilvl w:val="1"/>
      </w:numPr>
      <w:jc w:val="both"/>
    </w:pPr>
  </w:style>
  <w:style w:type="paragraph" w:customStyle="1" w:styleId="Table10ptSub2-ASDEFCON">
    <w:name w:val="Table 10pt Sub2 - ASDEFCON"/>
    <w:basedOn w:val="Table10ptText-ASDEFCON"/>
    <w:rsid w:val="00AD5219"/>
    <w:pPr>
      <w:numPr>
        <w:ilvl w:val="2"/>
      </w:numPr>
      <w:jc w:val="both"/>
    </w:pPr>
  </w:style>
  <w:style w:type="paragraph" w:customStyle="1" w:styleId="ASDEFCONBulletsLV2">
    <w:name w:val="ASDEFCON Bullets LV2"/>
    <w:basedOn w:val="ASDEFCONNormal"/>
    <w:rsid w:val="00AD5219"/>
    <w:pPr>
      <w:numPr>
        <w:numId w:val="1"/>
      </w:numPr>
    </w:pPr>
  </w:style>
  <w:style w:type="paragraph" w:customStyle="1" w:styleId="Table10ptBP1-ASDEFCON">
    <w:name w:val="Table 10pt BP1 - ASDEFCON"/>
    <w:basedOn w:val="ASDEFCONNormal"/>
    <w:rsid w:val="00AD5219"/>
    <w:pPr>
      <w:numPr>
        <w:numId w:val="16"/>
      </w:numPr>
      <w:spacing w:before="60" w:after="60"/>
    </w:pPr>
  </w:style>
  <w:style w:type="paragraph" w:customStyle="1" w:styleId="Table10ptBP2-ASDEFCON">
    <w:name w:val="Table 10pt BP2 - ASDEFCON"/>
    <w:basedOn w:val="ASDEFCONNormal"/>
    <w:link w:val="Table10ptBP2-ASDEFCONCharChar"/>
    <w:rsid w:val="00AD5219"/>
    <w:pPr>
      <w:numPr>
        <w:ilvl w:val="1"/>
        <w:numId w:val="16"/>
      </w:numPr>
      <w:spacing w:before="60" w:after="60"/>
    </w:pPr>
  </w:style>
  <w:style w:type="character" w:customStyle="1" w:styleId="Table10ptBP2-ASDEFCONCharChar">
    <w:name w:val="Table 10pt BP2 - ASDEFCON Char Char"/>
    <w:link w:val="Table10ptBP2-ASDEFCON"/>
    <w:rsid w:val="00AD5219"/>
    <w:rPr>
      <w:rFonts w:ascii="Arial" w:hAnsi="Arial"/>
      <w:color w:val="000000"/>
      <w:szCs w:val="40"/>
    </w:rPr>
  </w:style>
  <w:style w:type="paragraph" w:customStyle="1" w:styleId="GuideMarginHead-ASDEFCON">
    <w:name w:val="Guide Margin Head - ASDEFCON"/>
    <w:basedOn w:val="ASDEFCONNormal"/>
    <w:rsid w:val="00AD5219"/>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AD5219"/>
    <w:pPr>
      <w:ind w:left="1680"/>
    </w:pPr>
    <w:rPr>
      <w:lang w:eastAsia="en-US"/>
    </w:rPr>
  </w:style>
  <w:style w:type="paragraph" w:customStyle="1" w:styleId="GuideSublistLv1-ASDEFCON">
    <w:name w:val="Guide Sublist Lv1 - ASDEFCON"/>
    <w:basedOn w:val="ASDEFCONNormal"/>
    <w:qFormat/>
    <w:rsid w:val="00AD5219"/>
    <w:pPr>
      <w:numPr>
        <w:numId w:val="20"/>
      </w:numPr>
    </w:pPr>
    <w:rPr>
      <w:rFonts w:eastAsia="Calibri"/>
      <w:szCs w:val="22"/>
      <w:lang w:eastAsia="en-US"/>
    </w:rPr>
  </w:style>
  <w:style w:type="paragraph" w:customStyle="1" w:styleId="GuideBullets-ASDEFCON">
    <w:name w:val="Guide Bullets - ASDEFCON"/>
    <w:basedOn w:val="ASDEFCONNormal"/>
    <w:rsid w:val="00AD5219"/>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AD5219"/>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AD5219"/>
    <w:pPr>
      <w:keepNext/>
      <w:spacing w:before="240"/>
    </w:pPr>
    <w:rPr>
      <w:rFonts w:eastAsia="Calibri"/>
      <w:b/>
      <w:caps/>
      <w:szCs w:val="20"/>
      <w:lang w:eastAsia="en-US"/>
    </w:rPr>
  </w:style>
  <w:style w:type="paragraph" w:customStyle="1" w:styleId="ASDEFCONSublist">
    <w:name w:val="ASDEFCON Sublist"/>
    <w:basedOn w:val="ASDEFCONNormal"/>
    <w:rsid w:val="00AD5219"/>
    <w:pPr>
      <w:numPr>
        <w:numId w:val="21"/>
      </w:numPr>
    </w:pPr>
    <w:rPr>
      <w:iCs/>
    </w:rPr>
  </w:style>
  <w:style w:type="paragraph" w:customStyle="1" w:styleId="ASDEFCONRecitals">
    <w:name w:val="ASDEFCON Recitals"/>
    <w:basedOn w:val="ASDEFCONNormal"/>
    <w:link w:val="ASDEFCONRecitalsCharChar"/>
    <w:rsid w:val="00AD5219"/>
    <w:pPr>
      <w:numPr>
        <w:numId w:val="13"/>
      </w:numPr>
    </w:pPr>
  </w:style>
  <w:style w:type="character" w:customStyle="1" w:styleId="ASDEFCONRecitalsCharChar">
    <w:name w:val="ASDEFCON Recitals Char Char"/>
    <w:link w:val="ASDEFCONRecitals"/>
    <w:rsid w:val="00AD5219"/>
    <w:rPr>
      <w:rFonts w:ascii="Arial" w:hAnsi="Arial"/>
      <w:color w:val="000000"/>
      <w:szCs w:val="40"/>
    </w:rPr>
  </w:style>
  <w:style w:type="paragraph" w:customStyle="1" w:styleId="NoteList-ASDEFCON">
    <w:name w:val="Note List - ASDEFCON"/>
    <w:basedOn w:val="ASDEFCONNormal"/>
    <w:rsid w:val="00AD5219"/>
    <w:pPr>
      <w:numPr>
        <w:numId w:val="14"/>
      </w:numPr>
    </w:pPr>
    <w:rPr>
      <w:b/>
      <w:bCs/>
      <w:i/>
    </w:rPr>
  </w:style>
  <w:style w:type="paragraph" w:customStyle="1" w:styleId="NoteBullets-ASDEFCON">
    <w:name w:val="Note Bullets - ASDEFCON"/>
    <w:basedOn w:val="ASDEFCONNormal"/>
    <w:rsid w:val="00AD5219"/>
    <w:pPr>
      <w:numPr>
        <w:numId w:val="15"/>
      </w:numPr>
    </w:pPr>
    <w:rPr>
      <w:b/>
      <w:i/>
    </w:rPr>
  </w:style>
  <w:style w:type="paragraph" w:styleId="Caption">
    <w:name w:val="caption"/>
    <w:basedOn w:val="Normal"/>
    <w:next w:val="Normal"/>
    <w:qFormat/>
    <w:rsid w:val="00AD5219"/>
    <w:rPr>
      <w:b/>
      <w:bCs/>
      <w:szCs w:val="20"/>
    </w:rPr>
  </w:style>
  <w:style w:type="paragraph" w:customStyle="1" w:styleId="ASDEFCONOperativePartListLV1">
    <w:name w:val="ASDEFCON Operative Part List LV1"/>
    <w:basedOn w:val="ASDEFCONNormal"/>
    <w:rsid w:val="00AD5219"/>
    <w:pPr>
      <w:numPr>
        <w:numId w:val="17"/>
      </w:numPr>
    </w:pPr>
    <w:rPr>
      <w:iCs/>
    </w:rPr>
  </w:style>
  <w:style w:type="paragraph" w:customStyle="1" w:styleId="ASDEFCONOperativePartListLV2">
    <w:name w:val="ASDEFCON Operative Part List LV2"/>
    <w:basedOn w:val="ASDEFCONOperativePartListLV1"/>
    <w:rsid w:val="00AD5219"/>
    <w:pPr>
      <w:numPr>
        <w:ilvl w:val="1"/>
      </w:numPr>
    </w:pPr>
  </w:style>
  <w:style w:type="paragraph" w:customStyle="1" w:styleId="ASDEFCONOptionSpace">
    <w:name w:val="ASDEFCON Option Space"/>
    <w:basedOn w:val="ASDEFCONNormal"/>
    <w:rsid w:val="00AD5219"/>
    <w:pPr>
      <w:spacing w:after="0"/>
    </w:pPr>
    <w:rPr>
      <w:bCs/>
      <w:color w:val="FFFFFF"/>
      <w:sz w:val="8"/>
    </w:rPr>
  </w:style>
  <w:style w:type="paragraph" w:customStyle="1" w:styleId="ATTANNReferencetoCOC">
    <w:name w:val="ATT/ANN Reference to COC"/>
    <w:basedOn w:val="ASDEFCONNormal"/>
    <w:rsid w:val="00AD5219"/>
    <w:pPr>
      <w:keepNext/>
      <w:jc w:val="right"/>
    </w:pPr>
    <w:rPr>
      <w:i/>
      <w:iCs/>
      <w:szCs w:val="20"/>
    </w:rPr>
  </w:style>
  <w:style w:type="paragraph" w:customStyle="1" w:styleId="ASDEFCONHeaderFooterCenter">
    <w:name w:val="ASDEFCON Header/Footer Center"/>
    <w:basedOn w:val="ASDEFCONHeaderFooterLeft"/>
    <w:rsid w:val="00AD5219"/>
    <w:pPr>
      <w:jc w:val="center"/>
    </w:pPr>
    <w:rPr>
      <w:szCs w:val="20"/>
    </w:rPr>
  </w:style>
  <w:style w:type="paragraph" w:customStyle="1" w:styleId="ASDEFCONHeaderFooterRight">
    <w:name w:val="ASDEFCON Header/Footer Right"/>
    <w:basedOn w:val="ASDEFCONHeaderFooterLeft"/>
    <w:rsid w:val="00AD5219"/>
    <w:pPr>
      <w:jc w:val="right"/>
    </w:pPr>
    <w:rPr>
      <w:szCs w:val="20"/>
    </w:rPr>
  </w:style>
  <w:style w:type="paragraph" w:customStyle="1" w:styleId="ASDEFCONHeaderFooterClassification">
    <w:name w:val="ASDEFCON Header/Footer Classification"/>
    <w:basedOn w:val="ASDEFCONHeaderFooterLeft"/>
    <w:rsid w:val="00AD5219"/>
    <w:pPr>
      <w:jc w:val="center"/>
    </w:pPr>
    <w:rPr>
      <w:rFonts w:ascii="Arial Bold" w:hAnsi="Arial Bold"/>
      <w:b/>
      <w:bCs/>
      <w:caps/>
      <w:sz w:val="20"/>
    </w:rPr>
  </w:style>
  <w:style w:type="paragraph" w:customStyle="1" w:styleId="GuideLV3Head-ASDEFCON">
    <w:name w:val="Guide LV3 Head - ASDEFCON"/>
    <w:basedOn w:val="ASDEFCONNormal"/>
    <w:rsid w:val="00AD5219"/>
    <w:pPr>
      <w:keepNext/>
    </w:pPr>
    <w:rPr>
      <w:rFonts w:eastAsia="Calibri"/>
      <w:b/>
      <w:szCs w:val="22"/>
      <w:lang w:eastAsia="en-US"/>
    </w:rPr>
  </w:style>
  <w:style w:type="paragraph" w:customStyle="1" w:styleId="GuideSublistLv2-ASDEFCON">
    <w:name w:val="Guide Sublist Lv2 - ASDEFCON"/>
    <w:basedOn w:val="ASDEFCONNormal"/>
    <w:rsid w:val="00AD5219"/>
    <w:pPr>
      <w:numPr>
        <w:ilvl w:val="1"/>
        <w:numId w:val="20"/>
      </w:numPr>
    </w:pPr>
  </w:style>
  <w:style w:type="paragraph" w:styleId="CommentSubject">
    <w:name w:val="annotation subject"/>
    <w:basedOn w:val="CommentText"/>
    <w:next w:val="CommentText"/>
    <w:semiHidden/>
    <w:rsid w:val="001F1246"/>
    <w:rPr>
      <w:b/>
      <w:bCs/>
      <w:szCs w:val="20"/>
    </w:r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h1 Char"/>
    <w:link w:val="Heading1"/>
    <w:locked/>
    <w:rsid w:val="00122385"/>
    <w:rPr>
      <w:rFonts w:ascii="Arial" w:hAnsi="Arial" w:cs="Arial"/>
      <w:b/>
      <w:bCs/>
      <w:kern w:val="32"/>
      <w:sz w:val="32"/>
      <w:szCs w:val="32"/>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AD5219"/>
    <w:rPr>
      <w:rFonts w:ascii="Cambria" w:hAnsi="Cambria"/>
      <w:b/>
      <w:bCs/>
      <w:color w:val="4F81BD"/>
      <w:sz w:val="26"/>
      <w:szCs w:val="26"/>
    </w:rPr>
  </w:style>
  <w:style w:type="character" w:customStyle="1" w:styleId="Heading3Char">
    <w:name w:val="Heading 3 Char"/>
    <w:aliases w:val="Para3 Char,head3hdbk Char,H3 Char,C Sub-Sub/Italic Char,h3 sub heading Char,Head 3 Char,Head 31 Char,Head 32 Char,C Sub-Sub/Italic1 Char,3 Char,Sub2Para Char,subsub Char,h3 Char,h31 Char,h32 Char,h311 Char,h33 Char,h312 Char,h34 Char"/>
    <w:link w:val="Heading3"/>
    <w:uiPriority w:val="9"/>
    <w:rsid w:val="00122385"/>
    <w:rPr>
      <w:rFonts w:ascii="Arial" w:hAnsi="Arial"/>
      <w:b/>
      <w:bCs/>
      <w:i/>
      <w:color w:val="CF4520"/>
      <w:sz w:val="24"/>
      <w:szCs w:val="24"/>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uiPriority w:val="9"/>
    <w:rsid w:val="00122385"/>
    <w:rPr>
      <w:rFonts w:ascii="Arial" w:hAnsi="Arial"/>
      <w:b/>
      <w:bCs/>
      <w:i/>
      <w:iCs/>
      <w:szCs w:val="24"/>
    </w:rPr>
  </w:style>
  <w:style w:type="character" w:customStyle="1" w:styleId="Heading5Char">
    <w:name w:val="Heading 5 Char"/>
    <w:aliases w:val="Para5 Char,5 sub-bullet Char,sb Char,4 Char,Spare1 Char,Level 3 - (i) Char,(i) Char,(i)1 Char,Level 3 - (i)1 Char,i. Char,1.1.1.1.1 Char"/>
    <w:link w:val="Heading5"/>
    <w:rsid w:val="006938E1"/>
    <w:rPr>
      <w:rFonts w:ascii="Arial" w:hAnsi="Arial"/>
      <w:sz w:val="22"/>
      <w:szCs w:val="24"/>
    </w:rPr>
  </w:style>
  <w:style w:type="character" w:customStyle="1" w:styleId="Heading6Char">
    <w:name w:val="Heading 6 Char"/>
    <w:aliases w:val="sub-dash Char,sd Char,5 Char,Spare2 Char,A. Char,Heading 6 (a) Char,Smart 2000 Char"/>
    <w:link w:val="Heading6"/>
    <w:rsid w:val="006938E1"/>
    <w:rPr>
      <w:rFonts w:ascii="Arial" w:hAnsi="Arial"/>
      <w:i/>
      <w:sz w:val="22"/>
      <w:szCs w:val="24"/>
    </w:rPr>
  </w:style>
  <w:style w:type="character" w:customStyle="1" w:styleId="Heading7Char">
    <w:name w:val="Heading 7 Char"/>
    <w:aliases w:val="Spare3 Char"/>
    <w:link w:val="Heading7"/>
    <w:rsid w:val="006938E1"/>
    <w:rPr>
      <w:rFonts w:ascii="Arial" w:hAnsi="Arial"/>
      <w:szCs w:val="24"/>
    </w:rPr>
  </w:style>
  <w:style w:type="character" w:customStyle="1" w:styleId="Heading8Char">
    <w:name w:val="Heading 8 Char"/>
    <w:aliases w:val="Spare4 Char,(A) Char"/>
    <w:link w:val="Heading8"/>
    <w:rsid w:val="006938E1"/>
    <w:rPr>
      <w:rFonts w:ascii="Arial" w:hAnsi="Arial"/>
      <w:i/>
      <w:szCs w:val="24"/>
    </w:rPr>
  </w:style>
  <w:style w:type="character" w:customStyle="1" w:styleId="Heading9Char">
    <w:name w:val="Heading 9 Char"/>
    <w:aliases w:val="Spare5 Char,HAPPY Char,I Char"/>
    <w:link w:val="Heading9"/>
    <w:rsid w:val="006938E1"/>
    <w:rPr>
      <w:rFonts w:ascii="Arial" w:hAnsi="Arial"/>
      <w:i/>
      <w:sz w:val="18"/>
      <w:szCs w:val="24"/>
    </w:rPr>
  </w:style>
  <w:style w:type="character" w:styleId="Hyperlink">
    <w:name w:val="Hyperlink"/>
    <w:uiPriority w:val="99"/>
    <w:unhideWhenUsed/>
    <w:rsid w:val="00AD5219"/>
    <w:rPr>
      <w:color w:val="0000FF"/>
      <w:u w:val="single"/>
    </w:rPr>
  </w:style>
  <w:style w:type="paragraph" w:styleId="TOC4">
    <w:name w:val="toc 4"/>
    <w:basedOn w:val="Normal"/>
    <w:next w:val="Normal"/>
    <w:autoRedefine/>
    <w:rsid w:val="00AD5219"/>
    <w:pPr>
      <w:spacing w:after="100"/>
      <w:ind w:left="600"/>
    </w:pPr>
  </w:style>
  <w:style w:type="paragraph" w:styleId="TOC5">
    <w:name w:val="toc 5"/>
    <w:basedOn w:val="Normal"/>
    <w:next w:val="Normal"/>
    <w:autoRedefine/>
    <w:rsid w:val="00AD5219"/>
    <w:pPr>
      <w:spacing w:after="100"/>
      <w:ind w:left="800"/>
    </w:pPr>
  </w:style>
  <w:style w:type="paragraph" w:styleId="TOC6">
    <w:name w:val="toc 6"/>
    <w:basedOn w:val="Normal"/>
    <w:next w:val="Normal"/>
    <w:autoRedefine/>
    <w:rsid w:val="00AD5219"/>
    <w:pPr>
      <w:spacing w:after="100"/>
      <w:ind w:left="1000"/>
    </w:pPr>
  </w:style>
  <w:style w:type="paragraph" w:styleId="TOC7">
    <w:name w:val="toc 7"/>
    <w:basedOn w:val="Normal"/>
    <w:next w:val="Normal"/>
    <w:autoRedefine/>
    <w:rsid w:val="00AD5219"/>
    <w:pPr>
      <w:spacing w:after="100"/>
      <w:ind w:left="1200"/>
    </w:pPr>
  </w:style>
  <w:style w:type="paragraph" w:styleId="TOC8">
    <w:name w:val="toc 8"/>
    <w:basedOn w:val="Normal"/>
    <w:next w:val="Normal"/>
    <w:autoRedefine/>
    <w:rsid w:val="00AD5219"/>
    <w:pPr>
      <w:spacing w:after="100"/>
      <w:ind w:left="1400"/>
    </w:pPr>
  </w:style>
  <w:style w:type="paragraph" w:styleId="TOC9">
    <w:name w:val="toc 9"/>
    <w:basedOn w:val="Normal"/>
    <w:next w:val="Normal"/>
    <w:autoRedefine/>
    <w:rsid w:val="00AD5219"/>
    <w:pPr>
      <w:spacing w:after="100"/>
      <w:ind w:left="1600"/>
    </w:pPr>
  </w:style>
  <w:style w:type="paragraph" w:styleId="TOCHeading">
    <w:name w:val="TOC Heading"/>
    <w:basedOn w:val="Heading1"/>
    <w:next w:val="Normal"/>
    <w:uiPriority w:val="39"/>
    <w:semiHidden/>
    <w:unhideWhenUsed/>
    <w:qFormat/>
    <w:rsid w:val="0046206B"/>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AD5219"/>
    <w:pPr>
      <w:numPr>
        <w:numId w:val="23"/>
      </w:numPr>
    </w:pPr>
  </w:style>
  <w:style w:type="paragraph" w:styleId="Revision">
    <w:name w:val="Revision"/>
    <w:hidden/>
    <w:uiPriority w:val="99"/>
    <w:semiHidden/>
    <w:rsid w:val="00D8645D"/>
    <w:rPr>
      <w:rFonts w:ascii="Arial" w:hAnsi="Arial"/>
      <w:szCs w:val="24"/>
    </w:rPr>
  </w:style>
  <w:style w:type="character" w:customStyle="1" w:styleId="BalloonTextChar">
    <w:name w:val="Balloon Text Char"/>
    <w:link w:val="BalloonText"/>
    <w:rsid w:val="00A476AC"/>
    <w:rPr>
      <w:rFonts w:ascii="Arial" w:hAnsi="Arial"/>
      <w:sz w:val="18"/>
    </w:rPr>
  </w:style>
  <w:style w:type="character" w:styleId="FootnoteReference">
    <w:name w:val="footnote reference"/>
    <w:basedOn w:val="DefaultParagraphFont"/>
    <w:semiHidden/>
    <w:unhideWhenUsed/>
    <w:rsid w:val="00EB2B18"/>
    <w:rPr>
      <w:vertAlign w:val="superscript"/>
    </w:rPr>
  </w:style>
  <w:style w:type="paragraph" w:styleId="Subtitle">
    <w:name w:val="Subtitle"/>
    <w:basedOn w:val="Normal"/>
    <w:next w:val="Normal"/>
    <w:link w:val="SubtitleChar"/>
    <w:uiPriority w:val="99"/>
    <w:qFormat/>
    <w:rsid w:val="00122385"/>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122385"/>
    <w:rPr>
      <w:i/>
      <w:color w:val="003760"/>
      <w:spacing w:val="15"/>
    </w:rPr>
  </w:style>
  <w:style w:type="paragraph" w:customStyle="1" w:styleId="StyleTitleGeorgiaNotBoldLeft">
    <w:name w:val="Style Title + Georgia Not Bold Left"/>
    <w:basedOn w:val="Title"/>
    <w:qFormat/>
    <w:rsid w:val="00122385"/>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12238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22385"/>
    <w:rPr>
      <w:rFonts w:ascii="Calibri Light" w:hAnsi="Calibri Light"/>
      <w:b/>
      <w:bCs/>
      <w:kern w:val="28"/>
      <w:sz w:val="32"/>
      <w:szCs w:val="32"/>
    </w:rPr>
  </w:style>
  <w:style w:type="paragraph" w:customStyle="1" w:styleId="Bullet">
    <w:name w:val="Bullet"/>
    <w:basedOn w:val="ListParagraph"/>
    <w:qFormat/>
    <w:rsid w:val="00122385"/>
    <w:pPr>
      <w:numPr>
        <w:numId w:val="38"/>
      </w:numPr>
      <w:tabs>
        <w:tab w:val="left" w:pos="567"/>
      </w:tabs>
      <w:jc w:val="left"/>
    </w:pPr>
  </w:style>
  <w:style w:type="paragraph" w:styleId="ListParagraph">
    <w:name w:val="List Paragraph"/>
    <w:basedOn w:val="Normal"/>
    <w:uiPriority w:val="34"/>
    <w:qFormat/>
    <w:rsid w:val="00122385"/>
    <w:pPr>
      <w:spacing w:after="0"/>
      <w:ind w:left="720"/>
    </w:pPr>
  </w:style>
  <w:style w:type="paragraph" w:customStyle="1" w:styleId="Bullet2">
    <w:name w:val="Bullet 2"/>
    <w:basedOn w:val="Normal"/>
    <w:rsid w:val="00122385"/>
    <w:pPr>
      <w:numPr>
        <w:numId w:val="24"/>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4668619">
      <w:bodyDiv w:val="1"/>
      <w:marLeft w:val="0"/>
      <w:marRight w:val="0"/>
      <w:marTop w:val="0"/>
      <w:marBottom w:val="0"/>
      <w:divBdr>
        <w:top w:val="none" w:sz="0" w:space="0" w:color="auto"/>
        <w:left w:val="none" w:sz="0" w:space="0" w:color="auto"/>
        <w:bottom w:val="none" w:sz="0" w:space="0" w:color="auto"/>
        <w:right w:val="none" w:sz="0" w:space="0" w:color="auto"/>
      </w:divBdr>
    </w:div>
    <w:div w:id="2047365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BA846-7F62-4978-BC02-C5D93125D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930</TotalTime>
  <Pages>2</Pages>
  <Words>3044</Words>
  <Characters>17351</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DID-ILS-TDATA-TDP</vt:lpstr>
    </vt:vector>
  </TitlesOfParts>
  <Manager/>
  <Company/>
  <LinksUpToDate>false</LinksUpToDate>
  <CharactersWithSpaces>20355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DID-ILS-TDATA-TDP</dc:title>
  <dc:subject>Technical Data Plan</dc:subject>
  <dc:creator/>
  <cp:keywords>Technical Data Plan, TDP, Technical Data</cp:keywords>
  <cp:lastModifiedBy/>
  <cp:revision>47</cp:revision>
  <cp:lastPrinted>2009-09-28T01:05:00Z</cp:lastPrinted>
  <dcterms:created xsi:type="dcterms:W3CDTF">2020-06-16T05:23:00Z</dcterms:created>
  <dcterms:modified xsi:type="dcterms:W3CDTF">2026-06-18T03:25:00Z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BM80020909</vt:lpwstr>
  </property>
  <property fmtid="{D5CDD505-2E9C-101B-9397-08002B2CF9AE}" pid="4" name="Objective-Version">
    <vt:lpwstr>4.1</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
  </property>
  <property fmtid="{D5CDD505-2E9C-101B-9397-08002B2CF9AE}" pid="8" name="Header_Left">
    <vt:lpwstr>ASDEFCON (Strategic Materiel)</vt:lpwstr>
  </property>
  <property fmtid="{D5CDD505-2E9C-101B-9397-08002B2CF9AE}" pid="9" name="Header_Right">
    <vt:lpwstr/>
  </property>
  <property fmtid="{D5CDD505-2E9C-101B-9397-08002B2CF9AE}" pid="10" name="Footer_Left">
    <vt:lpwstr/>
  </property>
</Properties>
</file>